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F07A8" w:rsidR="002F37B7" w:rsidP="000A33D0" w:rsidRDefault="002F37B7" w14:paraId="7f30c4d" w14:textId="7f30c4d">
      <w:pPr>
        <w15:collapsed w:val="false"/>
      </w:pPr>
      <w:bookmarkStart w:name="_GoBack" w:id="0"/>
      <w:bookmarkEnd w:id="0"/>
      <w:r w:rsidRPr="00736B58">
        <w:t xml:space="preserve">        </w:t>
      </w:r>
      <w:r w:rsidRPr="005F07A8">
        <w:rPr>
          <w:noProof/>
          <w:lang w:eastAsia="hr-HR"/>
        </w:rPr>
        <w:drawing>
          <wp:inline distT="0" distB="0" distL="0" distR="0">
            <wp:extent cx="723900" cy="965835"/>
            <wp:effectExtent l="0" t="0" r="0" b="5715"/>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3900" cy="965835"/>
                    </a:xfrm>
                    <a:prstGeom prst="rect">
                      <a:avLst/>
                    </a:prstGeom>
                    <a:noFill/>
                    <a:ln>
                      <a:noFill/>
                    </a:ln>
                  </pic:spPr>
                </pic:pic>
              </a:graphicData>
            </a:graphic>
          </wp:inline>
        </w:drawing>
      </w:r>
    </w:p>
    <w:p w:rsidRPr="005F07A8" w:rsidR="002F37B7" w:rsidP="000A33D0" w:rsidRDefault="002F37B7">
      <w:r w:rsidRPr="005F07A8">
        <w:t>Republika Hrvatska</w:t>
      </w:r>
    </w:p>
    <w:p w:rsidRPr="005F07A8" w:rsidR="002F37B7" w:rsidP="000A33D0" w:rsidRDefault="002F37B7">
      <w:r w:rsidRPr="005F07A8">
        <w:t>Općinski sud u Rijeci</w:t>
      </w:r>
    </w:p>
    <w:p w:rsidRPr="005F07A8" w:rsidR="002F37B7" w:rsidP="000A33D0" w:rsidRDefault="002F37B7">
      <w:r w:rsidRPr="005F07A8">
        <w:t>Prekršajni odjel</w:t>
      </w:r>
    </w:p>
    <w:p w:rsidRPr="005F07A8" w:rsidR="002F37B7" w:rsidP="000A33D0" w:rsidRDefault="002F37B7"/>
    <w:p w:rsidRPr="005F07A8" w:rsidR="00183183" w:rsidP="000A33D0" w:rsidRDefault="002F37B7">
      <w:pPr>
        <w:jc w:val="right"/>
      </w:pPr>
      <w:r w:rsidRPr="005F07A8">
        <w:t>Poslovni broj</w:t>
      </w:r>
      <w:r w:rsidRPr="005F07A8" w:rsidR="008D0D0B">
        <w:t xml:space="preserve"> </w:t>
      </w:r>
      <w:r w:rsidRPr="005F07A8">
        <w:t>Pp</w:t>
      </w:r>
      <w:r w:rsidRPr="005F07A8" w:rsidR="00AA4A52">
        <w:t>-</w:t>
      </w:r>
      <w:r w:rsidR="00B225FA">
        <w:t>1530</w:t>
      </w:r>
      <w:r w:rsidRPr="005F07A8" w:rsidR="00277481">
        <w:t>/202</w:t>
      </w:r>
      <w:r w:rsidRPr="005F07A8" w:rsidR="00333ABB">
        <w:t>3</w:t>
      </w:r>
      <w:r w:rsidRPr="005F07A8" w:rsidR="00613E6B">
        <w:t>-</w:t>
      </w:r>
      <w:r w:rsidR="009B3F6B">
        <w:t>10</w:t>
      </w:r>
    </w:p>
    <w:p w:rsidRPr="005F07A8" w:rsidR="00183183" w:rsidP="000A33D0" w:rsidRDefault="00183183"/>
    <w:p w:rsidRPr="005F07A8" w:rsidR="00183183" w:rsidP="000A33D0" w:rsidRDefault="00786480">
      <w:pPr>
        <w:jc w:val="center"/>
      </w:pPr>
      <w:r w:rsidRPr="005F07A8">
        <w:t xml:space="preserve">U  I M E  </w:t>
      </w:r>
      <w:r w:rsidRPr="005F07A8" w:rsidR="00183183">
        <w:t xml:space="preserve">R E P U B L I K </w:t>
      </w:r>
      <w:r w:rsidRPr="005F07A8">
        <w:t>E  H R V A T S K E</w:t>
      </w:r>
    </w:p>
    <w:p w:rsidRPr="005F07A8" w:rsidR="00183183" w:rsidP="000A33D0" w:rsidRDefault="00183183"/>
    <w:p w:rsidRPr="005F07A8" w:rsidR="00183183" w:rsidP="000A33D0" w:rsidRDefault="00786480">
      <w:pPr>
        <w:jc w:val="center"/>
      </w:pPr>
      <w:r w:rsidRPr="005F07A8">
        <w:t>P R E S U D A</w:t>
      </w:r>
    </w:p>
    <w:p w:rsidRPr="005F07A8" w:rsidR="000C0940" w:rsidP="000A33D0" w:rsidRDefault="000C0940"/>
    <w:p w:rsidRPr="005F07A8" w:rsidR="00646606" w:rsidP="000A33D0" w:rsidRDefault="00183183">
      <w:pPr>
        <w:rPr>
          <w:shd w:val="clear" w:color="auto" w:fill="FFFFFF"/>
        </w:rPr>
      </w:pPr>
      <w:r w:rsidRPr="005F07A8">
        <w:t xml:space="preserve">Općinski sud u Rijeci, po sucu </w:t>
      </w:r>
      <w:r w:rsidRPr="005F07A8" w:rsidR="00F7155C">
        <w:t>Sanji Crljen Mrvoš</w:t>
      </w:r>
      <w:r w:rsidRPr="005F07A8">
        <w:t xml:space="preserve">, uz sudjelovanje </w:t>
      </w:r>
      <w:r w:rsidRPr="005F07A8" w:rsidR="00F7155C">
        <w:t>Maje Lekić kao zapisničara</w:t>
      </w:r>
      <w:r w:rsidRPr="005F07A8" w:rsidR="00F1523E">
        <w:t xml:space="preserve">, u prekršajnom postupku protiv </w:t>
      </w:r>
      <w:r w:rsidRPr="005F07A8" w:rsidR="00F131E8">
        <w:t xml:space="preserve">okrivljenog </w:t>
      </w:r>
      <w:r w:rsidRPr="005F07A8" w:rsidR="00F7155C">
        <w:t>Ivana Samaržije</w:t>
      </w:r>
      <w:r w:rsidRPr="005F07A8" w:rsidR="002069C8">
        <w:t>, zbog prekršaja iz članka 54. stavka 3. i drugih Zakona o suzbijanju zlouporabe droga (Narodne novine broj 107/01, 87/02, 163/03, 141/04, 40/0</w:t>
      </w:r>
      <w:r w:rsidRPr="005F07A8" w:rsidR="00F323D1">
        <w:t>7, 149/09, 84/11, 80/13 i 39/19</w:t>
      </w:r>
      <w:r w:rsidRPr="005F07A8" w:rsidR="002069C8">
        <w:t xml:space="preserve"> dalje: ZSZD), u povodu optužnog prijedloga Ministarstva unutarnjih poslova Policijske uprave primorsko-goranske </w:t>
      </w:r>
      <w:r w:rsidRPr="005F07A8" w:rsidR="00424034">
        <w:t xml:space="preserve">Prve policijske postaje Rijeka </w:t>
      </w:r>
      <w:r w:rsidRPr="005F07A8" w:rsidR="002069C8">
        <w:t xml:space="preserve"> KLASA: 211-07/2</w:t>
      </w:r>
      <w:r w:rsidRPr="005F07A8" w:rsidR="00424034">
        <w:t>3</w:t>
      </w:r>
      <w:r w:rsidRPr="005F07A8" w:rsidR="002069C8">
        <w:t>-5/</w:t>
      </w:r>
      <w:r w:rsidRPr="005F07A8" w:rsidR="00F7155C">
        <w:t>10802</w:t>
      </w:r>
      <w:r w:rsidRPr="005F07A8" w:rsidR="002069C8">
        <w:t xml:space="preserve"> od </w:t>
      </w:r>
      <w:r w:rsidRPr="005F07A8" w:rsidR="00F7155C">
        <w:t>22</w:t>
      </w:r>
      <w:r w:rsidRPr="005F07A8" w:rsidR="002069C8">
        <w:t xml:space="preserve">. </w:t>
      </w:r>
      <w:r w:rsidRPr="005F07A8" w:rsidR="00F7155C">
        <w:t>travnja</w:t>
      </w:r>
      <w:r w:rsidRPr="005F07A8" w:rsidR="002069C8">
        <w:t xml:space="preserve"> 202</w:t>
      </w:r>
      <w:r w:rsidRPr="005F07A8" w:rsidR="00424034">
        <w:t>3</w:t>
      </w:r>
      <w:r w:rsidRPr="005F07A8" w:rsidR="002069C8">
        <w:t xml:space="preserve">., nakon javne i glave rasprave održane </w:t>
      </w:r>
      <w:r w:rsidRPr="005F07A8" w:rsidR="00F7155C">
        <w:t xml:space="preserve">26. ožujka </w:t>
      </w:r>
      <w:r w:rsidRPr="005F07A8" w:rsidR="007912AF">
        <w:t>202</w:t>
      </w:r>
      <w:r w:rsidRPr="005F07A8" w:rsidR="00F12DBF">
        <w:t>6</w:t>
      </w:r>
      <w:r w:rsidRPr="005F07A8" w:rsidR="007912AF">
        <w:t>.</w:t>
      </w:r>
      <w:r w:rsidRPr="005F07A8" w:rsidR="00E6409F">
        <w:t xml:space="preserve"> u </w:t>
      </w:r>
      <w:r w:rsidRPr="005F07A8" w:rsidR="00424034">
        <w:t>nazočnosti</w:t>
      </w:r>
      <w:r w:rsidRPr="005F07A8" w:rsidR="00CA6DA6">
        <w:t xml:space="preserve"> </w:t>
      </w:r>
      <w:r w:rsidRPr="005F07A8" w:rsidR="00F131E8">
        <w:t>okrivljen</w:t>
      </w:r>
      <w:r w:rsidRPr="005F07A8" w:rsidR="00CA6DA6">
        <w:t>i</w:t>
      </w:r>
      <w:r w:rsidRPr="005F07A8" w:rsidR="00F131E8">
        <w:t>ka</w:t>
      </w:r>
      <w:r w:rsidRPr="005F07A8" w:rsidR="00E6409F">
        <w:t>,</w:t>
      </w:r>
      <w:r w:rsidRPr="005F07A8" w:rsidR="006D1B01">
        <w:t xml:space="preserve"> dana</w:t>
      </w:r>
      <w:r w:rsidRPr="005F07A8" w:rsidR="00E6409F">
        <w:t xml:space="preserve"> </w:t>
      </w:r>
      <w:r w:rsidRPr="005F07A8" w:rsidR="00424034">
        <w:t>26</w:t>
      </w:r>
      <w:r w:rsidRPr="005F07A8" w:rsidR="00F12DBF">
        <w:t xml:space="preserve">. </w:t>
      </w:r>
      <w:r w:rsidRPr="005F07A8" w:rsidR="00F7155C">
        <w:t xml:space="preserve">ožujka </w:t>
      </w:r>
      <w:r w:rsidRPr="005F07A8" w:rsidR="00F12DBF">
        <w:t>2026</w:t>
      </w:r>
      <w:r w:rsidRPr="005F07A8" w:rsidR="008E24D9">
        <w:t xml:space="preserve">. </w:t>
      </w:r>
      <w:r w:rsidRPr="005F07A8" w:rsidR="00E6409F">
        <w:t xml:space="preserve">javno objavivši u odsutnosti </w:t>
      </w:r>
      <w:r w:rsidRPr="005F07A8" w:rsidR="00202956">
        <w:t>stranaka i sudionika</w:t>
      </w:r>
      <w:r w:rsidRPr="005F07A8" w:rsidR="00E6409F">
        <w:t>,</w:t>
      </w:r>
    </w:p>
    <w:p w:rsidRPr="005F07A8" w:rsidR="00646606" w:rsidP="000A33D0" w:rsidRDefault="00646606">
      <w:pPr>
        <w:rPr>
          <w:shd w:val="clear" w:color="auto" w:fill="FFFFFF"/>
        </w:rPr>
      </w:pPr>
    </w:p>
    <w:p w:rsidRPr="005F07A8" w:rsidR="00646606" w:rsidP="000A33D0" w:rsidRDefault="00786480">
      <w:pPr>
        <w:jc w:val="center"/>
        <w:rPr>
          <w:shd w:val="clear" w:color="auto" w:fill="FFFFFF"/>
        </w:rPr>
      </w:pPr>
      <w:r w:rsidRPr="005F07A8">
        <w:rPr>
          <w:shd w:val="clear" w:color="auto" w:fill="FFFFFF"/>
        </w:rPr>
        <w:t>p r e s u d i o</w:t>
      </w:r>
      <w:r w:rsidRPr="005F07A8" w:rsidR="00646606">
        <w:rPr>
          <w:shd w:val="clear" w:color="auto" w:fill="FFFFFF"/>
        </w:rPr>
        <w:t xml:space="preserve">  j e</w:t>
      </w:r>
    </w:p>
    <w:p w:rsidRPr="005F07A8" w:rsidR="00646606" w:rsidP="000A33D0" w:rsidRDefault="00646606"/>
    <w:p w:rsidRPr="005F07A8" w:rsidR="00F7155C" w:rsidP="00F7155C" w:rsidRDefault="002069C8">
      <w:r w:rsidRPr="005F07A8">
        <w:t xml:space="preserve">I Okrivljeni </w:t>
      </w:r>
      <w:r w:rsidRPr="005F07A8" w:rsidR="00F7155C">
        <w:t>Ivan Samaržija</w:t>
      </w:r>
      <w:r w:rsidRPr="005F07A8" w:rsidR="00424034">
        <w:t xml:space="preserve">, </w:t>
      </w:r>
      <w:r w:rsidRPr="005F07A8" w:rsidR="00F7155C">
        <w:t>sin Radoslava Samaržije i Mire Samaržije rođ</w:t>
      </w:r>
      <w:r w:rsidRPr="005F07A8" w:rsidR="00286F6A">
        <w:t>ene</w:t>
      </w:r>
      <w:r w:rsidRPr="005F07A8" w:rsidR="00F7155C">
        <w:t xml:space="preserve"> Slutej, rođ</w:t>
      </w:r>
      <w:r w:rsidRPr="005F07A8" w:rsidR="00286F6A">
        <w:t xml:space="preserve">en </w:t>
      </w:r>
      <w:r w:rsidRPr="005F07A8" w:rsidR="00F7155C">
        <w:t xml:space="preserve">u Rijeci, sa prebivalištem u Rijeci, Lukačićeve stube 1, </w:t>
      </w:r>
      <w:r w:rsidRPr="005F07A8" w:rsidR="00286F6A">
        <w:t>rođen 23.</w:t>
      </w:r>
      <w:r w:rsidR="00B225FA">
        <w:t xml:space="preserve"> kolovoza </w:t>
      </w:r>
      <w:r w:rsidRPr="005F07A8" w:rsidR="00286F6A">
        <w:t xml:space="preserve">1982., </w:t>
      </w:r>
      <w:r w:rsidRPr="005F07A8" w:rsidR="00F7155C">
        <w:t>državljanin R</w:t>
      </w:r>
      <w:r w:rsidRPr="005F07A8" w:rsidR="00286F6A">
        <w:t>epublike Hrvatske</w:t>
      </w:r>
      <w:r w:rsidRPr="005F07A8" w:rsidR="00F7155C">
        <w:t>, OIB 96024055595, po zanimanju pomorac-brodostrojarski tehničar, zaposlen, na bolovanju, s mjesečnim primanjima u iznosu od 1.200,00 eura, živi u izvanbračnoj zajednici, otac jednog mlt. djeteta, prekršajno kažnjavan, protiv kojeg nije u tijeku drugi prekršajni postupak</w:t>
      </w:r>
    </w:p>
    <w:p w:rsidRPr="005F07A8" w:rsidR="00AC25B8" w:rsidP="000A33D0" w:rsidRDefault="00AC25B8"/>
    <w:p w:rsidRPr="005F07A8" w:rsidR="00AC25B8" w:rsidP="000A33D0" w:rsidRDefault="00AC25B8">
      <w:r w:rsidRPr="005F07A8">
        <w:t>na temelju članka 183. Prekršajnog zakona (Narodne novine broj 107/07, 39/13, 157/13, 110/15, 70/17, 118/18 i 114/22, dalje: PZ)</w:t>
      </w:r>
    </w:p>
    <w:p w:rsidRPr="005F07A8" w:rsidR="00AC25B8" w:rsidP="000A33D0" w:rsidRDefault="00AC25B8"/>
    <w:p w:rsidRPr="005F07A8" w:rsidR="00AC25B8" w:rsidP="000A33D0" w:rsidRDefault="00AC25B8">
      <w:pPr>
        <w:jc w:val="center"/>
      </w:pPr>
      <w:r w:rsidRPr="005F07A8">
        <w:t>kriv je</w:t>
      </w:r>
    </w:p>
    <w:p w:rsidRPr="005F07A8" w:rsidR="00AC25B8" w:rsidP="000A33D0" w:rsidRDefault="00AC25B8">
      <w:r w:rsidRPr="005F07A8">
        <w:t>što je</w:t>
      </w:r>
    </w:p>
    <w:p w:rsidRPr="005F07A8" w:rsidR="002069C8" w:rsidP="002069C8" w:rsidRDefault="002069C8"/>
    <w:p w:rsidRPr="005F07A8" w:rsidR="00286F6A" w:rsidP="002069C8" w:rsidRDefault="00286F6A">
      <w:r w:rsidRPr="005F07A8">
        <w:t xml:space="preserve">12. travnja 2023. u 23,50 sati u Rijeci, Jelačićev trg kod kbr. 9, prilikom kontrole prometa od strane policijskih službenika JSIP Rijeka okrivljenik u vozilu </w:t>
      </w:r>
      <w:r w:rsidRPr="005F07A8" w:rsidR="00424034">
        <w:rPr>
          <w:rStyle w:val="fontstyle01"/>
          <w:rFonts w:ascii="Arial" w:hAnsi="Arial"/>
          <w:sz w:val="24"/>
          <w:szCs w:val="24"/>
        </w:rPr>
        <w:t xml:space="preserve">zatečen u neovlaštenom </w:t>
      </w:r>
      <w:r w:rsidRPr="005F07A8" w:rsidR="00424034">
        <w:rPr>
          <w:color w:val="auto"/>
        </w:rPr>
        <w:t xml:space="preserve">posjedovanju jedne </w:t>
      </w:r>
      <w:r w:rsidRPr="005F07A8">
        <w:rPr>
          <w:color w:val="auto"/>
        </w:rPr>
        <w:t xml:space="preserve">ručno motane cigarete tzv joint </w:t>
      </w:r>
      <w:r w:rsidRPr="005F07A8">
        <w:t xml:space="preserve">sa </w:t>
      </w:r>
      <w:r w:rsidRPr="005F07A8">
        <w:rPr>
          <w:rStyle w:val="fontstyle01"/>
          <w:rFonts w:ascii="Arial" w:hAnsi="Arial"/>
          <w:sz w:val="24"/>
          <w:szCs w:val="24"/>
        </w:rPr>
        <w:t xml:space="preserve">sadržajem mješavine </w:t>
      </w:r>
      <w:r w:rsidRPr="005F07A8">
        <w:t xml:space="preserve">duhana i </w:t>
      </w:r>
      <w:r w:rsidRPr="005F07A8">
        <w:rPr>
          <w:rStyle w:val="fontstyle01"/>
          <w:rFonts w:ascii="Arial" w:hAnsi="Arial"/>
          <w:sz w:val="24"/>
          <w:szCs w:val="24"/>
        </w:rPr>
        <w:t>droge ko</w:t>
      </w:r>
      <w:r w:rsidRPr="005F07A8">
        <w:t>noplja ukupne težine od 0,8 grama</w:t>
      </w:r>
      <w:r w:rsidRPr="005F07A8" w:rsidR="00C4327F">
        <w:t>, koja droga se nalazi na I</w:t>
      </w:r>
      <w:r w:rsidR="00B225FA">
        <w:t>.</w:t>
      </w:r>
      <w:r w:rsidRPr="005F07A8" w:rsidR="00C4327F">
        <w:t xml:space="preserve"> dijelu Popisa droga i biljaka iz kojih se može dobiti droga u Odjeljku </w:t>
      </w:r>
      <w:r w:rsidR="00DA483F">
        <w:t>1</w:t>
      </w:r>
      <w:r w:rsidRPr="005F07A8" w:rsidR="00C4327F">
        <w:t xml:space="preserve">., </w:t>
      </w:r>
      <w:r w:rsidRPr="005F07A8">
        <w:t xml:space="preserve">te dva blistera tableta Praxiten od 15mg odnosno ukupno 18 tableta </w:t>
      </w:r>
      <w:r w:rsidRPr="005F07A8" w:rsidR="00CA5AE4">
        <w:t xml:space="preserve">„Praxiten“ </w:t>
      </w:r>
      <w:r w:rsidRPr="005F07A8">
        <w:t>od 15mg, a za koje tablete nije imao liječnički recept,</w:t>
      </w:r>
      <w:r w:rsidRPr="005F07A8" w:rsidR="00C4327F">
        <w:t xml:space="preserve"> a koje tablete sadrže tvar oksazepam koji se nalazi u II</w:t>
      </w:r>
      <w:r w:rsidR="00B225FA">
        <w:t>.</w:t>
      </w:r>
      <w:r w:rsidRPr="005F07A8" w:rsidR="00C4327F">
        <w:t xml:space="preserve"> dijelu Popisa droga i biljaka iz kojih se može dobiti droga u Odjeljku 4.</w:t>
      </w:r>
      <w:r w:rsidR="00B225FA">
        <w:t>,</w:t>
      </w:r>
    </w:p>
    <w:p w:rsidRPr="005F07A8" w:rsidR="00286F6A" w:rsidP="002069C8" w:rsidRDefault="00286F6A"/>
    <w:p w:rsidRPr="005F07A8" w:rsidR="00286F6A" w:rsidP="00424034" w:rsidRDefault="00424034">
      <w:r w:rsidRPr="005F07A8">
        <w:lastRenderedPageBreak/>
        <w:t>dakle, kao fizička osoba posjedovao drogu</w:t>
      </w:r>
      <w:r w:rsidRPr="005F07A8" w:rsidR="00286F6A">
        <w:t xml:space="preserve"> bez odobrenja nadležnog tijela odnosno posjedovao drogu</w:t>
      </w:r>
      <w:r w:rsidRPr="005F07A8">
        <w:t xml:space="preserve"> protivno članku 3. stavku 1. ZSZD,</w:t>
      </w:r>
    </w:p>
    <w:p w:rsidRPr="005F07A8" w:rsidR="0074678B" w:rsidP="00424034" w:rsidRDefault="0074678B"/>
    <w:p w:rsidRPr="005F07A8" w:rsidR="00424034" w:rsidP="00424034" w:rsidRDefault="00424034">
      <w:r w:rsidRPr="005F07A8">
        <w:t>čime je počinio prekršaj iz članka 54. stavka 3. u svezi stavka 1. točke 1. i članka 3. stavka 1. ZSZD</w:t>
      </w:r>
    </w:p>
    <w:p w:rsidRPr="005F07A8" w:rsidR="00424034" w:rsidP="00424034" w:rsidRDefault="00424034"/>
    <w:p w:rsidRPr="005F07A8" w:rsidR="00424034" w:rsidP="00424034" w:rsidRDefault="00424034">
      <w:r w:rsidRPr="005F07A8">
        <w:t>pa mu se na temelju članka 54. stavka 3. ZSZD u svezi članka 92. Zakona o uvođenju eura kao službene valute u Republici Hrvatskoj (Narodne novine broj 57/22 i 88/22)</w:t>
      </w:r>
    </w:p>
    <w:p w:rsidRPr="005F07A8" w:rsidR="00424034" w:rsidP="00424034" w:rsidRDefault="00424034"/>
    <w:p w:rsidRPr="005F07A8" w:rsidR="00424034" w:rsidP="00424034" w:rsidRDefault="00424034">
      <w:pPr>
        <w:jc w:val="center"/>
      </w:pPr>
      <w:r w:rsidRPr="005F07A8">
        <w:t>i z r i č e</w:t>
      </w:r>
    </w:p>
    <w:p w:rsidRPr="005F07A8" w:rsidR="00424034" w:rsidP="00424034" w:rsidRDefault="00424034"/>
    <w:p w:rsidRPr="005F07A8" w:rsidR="00424034" w:rsidP="00286F6A" w:rsidRDefault="00424034">
      <w:r w:rsidRPr="005F07A8">
        <w:t>novčana kazna u iznosu od 663,61 eura (šest stotina šezdeset tri eura i šezdeset jedan cent).</w:t>
      </w:r>
    </w:p>
    <w:p w:rsidRPr="005F07A8" w:rsidR="006F12CB" w:rsidP="00286F6A" w:rsidRDefault="006F12CB"/>
    <w:p w:rsidRPr="005F07A8" w:rsidR="006013D4" w:rsidP="00286F6A" w:rsidRDefault="006F12CB">
      <w:pPr>
        <w:rPr>
          <w:rFonts w:eastAsia="Times New Roman"/>
          <w:lang w:eastAsia="hr-HR"/>
        </w:rPr>
      </w:pPr>
      <w:r w:rsidRPr="005F07A8">
        <w:rPr>
          <w:rFonts w:eastAsia="Times New Roman"/>
          <w:lang w:eastAsia="hr-HR"/>
        </w:rPr>
        <w:t xml:space="preserve">Na temelju članka 33. stavka 11. Prekršajnog zakona, okrivljenik je dužan novčanu kaznu platiti u 6 (šest) jednakih mjesečnih obroka od po </w:t>
      </w:r>
      <w:r w:rsidRPr="005F07A8" w:rsidR="006013D4">
        <w:rPr>
          <w:rFonts w:eastAsia="Times New Roman"/>
          <w:lang w:eastAsia="hr-HR"/>
        </w:rPr>
        <w:t xml:space="preserve">110,60 </w:t>
      </w:r>
      <w:r w:rsidRPr="005F07A8">
        <w:rPr>
          <w:rFonts w:eastAsia="Times New Roman"/>
          <w:lang w:eastAsia="hr-HR"/>
        </w:rPr>
        <w:t>eura (</w:t>
      </w:r>
      <w:r w:rsidRPr="005F07A8" w:rsidR="006013D4">
        <w:rPr>
          <w:rFonts w:eastAsia="Times New Roman"/>
          <w:lang w:eastAsia="hr-HR"/>
        </w:rPr>
        <w:t>sto deset eura i šezdeset centi</w:t>
      </w:r>
      <w:r w:rsidRPr="005F07A8">
        <w:rPr>
          <w:rFonts w:eastAsia="Times New Roman"/>
          <w:lang w:eastAsia="hr-HR"/>
        </w:rPr>
        <w:t xml:space="preserve">), s time da je prvi obrok dužan platiti u roku od 30 (trideset) dana od dana pravomoćnosti ove presude, a ostalih pet obroka je dužan platiti do 15. (petnaestog) dana u svakom narednom mjesecu do isplate. </w:t>
      </w:r>
    </w:p>
    <w:p w:rsidRPr="005F07A8" w:rsidR="00286F6A" w:rsidP="00286F6A" w:rsidRDefault="00286F6A">
      <w:pPr>
        <w:rPr>
          <w:rFonts w:eastAsia="Times New Roman"/>
          <w:lang w:eastAsia="hr-HR"/>
        </w:rPr>
      </w:pPr>
    </w:p>
    <w:p w:rsidRPr="005F07A8" w:rsidR="006F12CB" w:rsidP="00286F6A" w:rsidRDefault="006F12CB">
      <w:pPr>
        <w:rPr>
          <w:rFonts w:eastAsia="Times New Roman"/>
          <w:lang w:eastAsia="hr-HR"/>
        </w:rPr>
      </w:pPr>
      <w:r w:rsidRPr="005F07A8">
        <w:rPr>
          <w:rFonts w:eastAsia="Times New Roman"/>
          <w:lang w:eastAsia="hr-HR"/>
        </w:rPr>
        <w:t>Ako novčana kazna ne bude u cijelosti ili djelomično plaćena u određenom roku, naplatit će se prisilno.</w:t>
      </w:r>
    </w:p>
    <w:p w:rsidRPr="005F07A8" w:rsidR="00286F6A" w:rsidP="00286F6A" w:rsidRDefault="00286F6A">
      <w:pPr>
        <w:rPr>
          <w:rFonts w:eastAsia="Times New Roman"/>
          <w:lang w:eastAsia="hr-HR"/>
        </w:rPr>
      </w:pPr>
    </w:p>
    <w:p w:rsidRPr="005F07A8" w:rsidR="006F12CB" w:rsidP="00286F6A" w:rsidRDefault="006F12CB">
      <w:r w:rsidRPr="005F07A8">
        <w:rPr>
          <w:rFonts w:eastAsia="Times New Roman"/>
          <w:lang w:eastAsia="hr-HR"/>
        </w:rPr>
        <w:t xml:space="preserve">Na temelju članka 152. stavka 3. i članka 183. stavka 2. Prekršajnog zakona okrivljenik se upozorava da će se smatrati da je novčana kazna u cjelini uplaćena ako u roku koji je određen ovom odlukom za plaćanje novčane kazne u obrocima uplati dvije trećine izrečene novčane kazne, odnosno </w:t>
      </w:r>
      <w:r w:rsidRPr="005F07A8" w:rsidR="006013D4">
        <w:rPr>
          <w:rFonts w:eastAsia="Times New Roman"/>
          <w:lang w:eastAsia="hr-HR"/>
        </w:rPr>
        <w:t>442,41 eura</w:t>
      </w:r>
      <w:r w:rsidRPr="005F07A8">
        <w:rPr>
          <w:rFonts w:eastAsia="Times New Roman"/>
          <w:lang w:eastAsia="hr-HR"/>
        </w:rPr>
        <w:t xml:space="preserve"> (</w:t>
      </w:r>
      <w:r w:rsidRPr="005F07A8" w:rsidR="006013D4">
        <w:rPr>
          <w:rFonts w:eastAsia="Times New Roman"/>
          <w:lang w:eastAsia="hr-HR"/>
        </w:rPr>
        <w:t>četiri stotine četrdeset dva eura i četrdeset jedan cent)</w:t>
      </w:r>
      <w:r w:rsidRPr="005F07A8">
        <w:rPr>
          <w:rFonts w:eastAsia="Times New Roman"/>
          <w:lang w:eastAsia="hr-HR"/>
        </w:rPr>
        <w:t>.</w:t>
      </w:r>
    </w:p>
    <w:p w:rsidRPr="005F07A8" w:rsidR="00424034" w:rsidP="00286F6A" w:rsidRDefault="00424034"/>
    <w:p w:rsidRPr="005F07A8" w:rsidR="00424034" w:rsidP="00286F6A" w:rsidRDefault="00424034">
      <w:r w:rsidRPr="005F07A8">
        <w:t>II. Na temelju članka 76.a stavka 1. PZ u svezi članka 64. stavka 1. ZSZD od okrivljenika se oduzima</w:t>
      </w:r>
      <w:r w:rsidRPr="005F07A8" w:rsidR="00A33A42">
        <w:t xml:space="preserve">ju jedna ručno rađena cigareta tzv. joint </w:t>
      </w:r>
      <w:r w:rsidRPr="005F07A8" w:rsidR="00B225FA">
        <w:t xml:space="preserve">sa </w:t>
      </w:r>
      <w:r w:rsidRPr="005F07A8" w:rsidR="00B225FA">
        <w:rPr>
          <w:rStyle w:val="fontstyle01"/>
          <w:rFonts w:ascii="Arial" w:hAnsi="Arial"/>
          <w:sz w:val="24"/>
          <w:szCs w:val="24"/>
        </w:rPr>
        <w:t xml:space="preserve">sadržajem mješavine </w:t>
      </w:r>
      <w:r w:rsidRPr="005F07A8" w:rsidR="00B225FA">
        <w:t xml:space="preserve">duhana i </w:t>
      </w:r>
      <w:r w:rsidRPr="005F07A8" w:rsidR="00B225FA">
        <w:rPr>
          <w:rStyle w:val="fontstyle01"/>
          <w:rFonts w:ascii="Arial" w:hAnsi="Arial"/>
          <w:sz w:val="24"/>
          <w:szCs w:val="24"/>
        </w:rPr>
        <w:t>droge ko</w:t>
      </w:r>
      <w:r w:rsidRPr="005F07A8" w:rsidR="00B225FA">
        <w:t xml:space="preserve">noplja </w:t>
      </w:r>
      <w:r w:rsidRPr="005F07A8" w:rsidR="00A33A42">
        <w:t xml:space="preserve">mase </w:t>
      </w:r>
      <w:r w:rsidRPr="005F07A8">
        <w:t>0,</w:t>
      </w:r>
      <w:r w:rsidRPr="005F07A8" w:rsidR="00CA5AE4">
        <w:t>8</w:t>
      </w:r>
      <w:r w:rsidRPr="005F07A8">
        <w:t xml:space="preserve"> grama</w:t>
      </w:r>
      <w:r w:rsidRPr="005F07A8" w:rsidR="00CA5AE4">
        <w:t xml:space="preserve"> te dva blistera tableta „Praxiten“ 15mg sa ukupno 18 tableta „Praxiten“</w:t>
      </w:r>
      <w:r w:rsidRPr="005F07A8">
        <w:t xml:space="preserve">, </w:t>
      </w:r>
      <w:r w:rsidRPr="005F07A8" w:rsidR="00A33A42">
        <w:t xml:space="preserve">oboje </w:t>
      </w:r>
      <w:r w:rsidRPr="005F07A8">
        <w:t>privremeno oduzet</w:t>
      </w:r>
      <w:r w:rsidRPr="005F07A8" w:rsidR="00A33A42">
        <w:t>i</w:t>
      </w:r>
      <w:r w:rsidRPr="005F07A8">
        <w:t xml:space="preserve"> Zapisnikom o privremenom oduzimanju predmeta Prve policijske postaje Rijeka uz prateću potvrdu serijskog broja </w:t>
      </w:r>
      <w:r w:rsidRPr="005F07A8" w:rsidR="00CA5AE4">
        <w:t>01422538</w:t>
      </w:r>
      <w:r w:rsidRPr="005F07A8">
        <w:t xml:space="preserve"> od </w:t>
      </w:r>
      <w:r w:rsidRPr="005F07A8" w:rsidR="00CA5AE4">
        <w:t>1</w:t>
      </w:r>
      <w:r w:rsidRPr="005F07A8" w:rsidR="00333ABB">
        <w:t>2</w:t>
      </w:r>
      <w:r w:rsidRPr="005F07A8">
        <w:t>.</w:t>
      </w:r>
      <w:r w:rsidRPr="005F07A8" w:rsidR="00CA5AE4">
        <w:t xml:space="preserve"> travnja</w:t>
      </w:r>
      <w:r w:rsidRPr="005F07A8">
        <w:t xml:space="preserve"> 2023.</w:t>
      </w:r>
    </w:p>
    <w:p w:rsidRPr="005F07A8" w:rsidR="00424034" w:rsidP="00286F6A" w:rsidRDefault="00424034"/>
    <w:p w:rsidRPr="005F07A8" w:rsidR="006013D4" w:rsidP="006013D4" w:rsidRDefault="00424034">
      <w:r w:rsidRPr="005F07A8">
        <w:t xml:space="preserve">III. </w:t>
      </w:r>
      <w:r w:rsidRPr="005F07A8" w:rsidR="006013D4">
        <w:t>Na temelju članka 139. stavka 6. u svezi članka 138. stavka 2. točke 3. podtočke b) PZ okrivljenik se oslobađa obveze naknaditi daljnje troškove prekršajnog postupka.</w:t>
      </w:r>
    </w:p>
    <w:p w:rsidRPr="005F07A8" w:rsidR="00AC25B8" w:rsidP="006013D4" w:rsidRDefault="00AC25B8"/>
    <w:p w:rsidRPr="005F07A8" w:rsidR="004B4AF4" w:rsidP="000A33D0" w:rsidRDefault="004B4AF4">
      <w:pPr>
        <w:jc w:val="center"/>
        <w:rPr>
          <w:shd w:val="clear" w:color="auto" w:fill="FFFFFF"/>
        </w:rPr>
      </w:pPr>
      <w:r w:rsidRPr="005F07A8">
        <w:rPr>
          <w:shd w:val="clear" w:color="auto" w:fill="FFFFFF"/>
        </w:rPr>
        <w:t>Obrazloženje</w:t>
      </w:r>
    </w:p>
    <w:p w:rsidRPr="005F07A8" w:rsidR="00554B55" w:rsidP="000A33D0" w:rsidRDefault="00554B55">
      <w:pPr>
        <w:rPr>
          <w:shd w:val="clear" w:color="auto" w:fill="FFFFFF"/>
        </w:rPr>
      </w:pPr>
    </w:p>
    <w:p w:rsidRPr="005F07A8" w:rsidR="00464D2D" w:rsidP="00464D2D" w:rsidRDefault="00BD448F">
      <w:r w:rsidRPr="005F07A8">
        <w:t>1.</w:t>
      </w:r>
      <w:r w:rsidRPr="005F07A8" w:rsidR="008D0D0B">
        <w:t xml:space="preserve"> </w:t>
      </w:r>
      <w:r w:rsidRPr="005F07A8" w:rsidR="00CA75E8">
        <w:t>Optužnim prijedlogom okrivljenik se tereti za prekršaj činjenično i pravno opisan u izreci</w:t>
      </w:r>
      <w:r w:rsidRPr="005F07A8" w:rsidR="00AC25B8">
        <w:t xml:space="preserve"> te je predloženo da se isti proglasi krivim i kazni </w:t>
      </w:r>
      <w:r w:rsidRPr="005F07A8" w:rsidR="009D6F88">
        <w:t xml:space="preserve">novčanom kaznom od </w:t>
      </w:r>
      <w:r w:rsidRPr="005F07A8" w:rsidR="006D1B01">
        <w:t>66</w:t>
      </w:r>
      <w:r w:rsidRPr="005F07A8" w:rsidR="00424034">
        <w:t>4,</w:t>
      </w:r>
      <w:r w:rsidRPr="005F07A8" w:rsidR="00F7155C">
        <w:t>00</w:t>
      </w:r>
      <w:r w:rsidRPr="005F07A8" w:rsidR="009D6F88">
        <w:t xml:space="preserve"> eura</w:t>
      </w:r>
      <w:r w:rsidRPr="005F07A8" w:rsidR="00AC25B8">
        <w:t xml:space="preserve"> uz </w:t>
      </w:r>
      <w:r w:rsidRPr="005F07A8" w:rsidR="00CA75E8">
        <w:t>izricanje mjere oduzimanja privremeno oduzete droge</w:t>
      </w:r>
      <w:r w:rsidRPr="005F07A8" w:rsidR="009D6F88">
        <w:t>,</w:t>
      </w:r>
      <w:r w:rsidRPr="005F07A8" w:rsidR="00AC25B8">
        <w:t xml:space="preserve"> radi uništenja. </w:t>
      </w:r>
    </w:p>
    <w:p w:rsidRPr="005F07A8" w:rsidR="00464D2D" w:rsidP="00464D2D" w:rsidRDefault="00464D2D"/>
    <w:p w:rsidRPr="005F07A8" w:rsidR="00424034" w:rsidP="00424034" w:rsidRDefault="00424034">
      <w:r w:rsidRPr="005F07A8">
        <w:t>2. Okrivljenik je iznio obranu u raspravi.</w:t>
      </w:r>
    </w:p>
    <w:p w:rsidRPr="005F07A8" w:rsidR="00424034" w:rsidP="00424034" w:rsidRDefault="00424034"/>
    <w:p w:rsidRPr="005F07A8" w:rsidR="00464D2D" w:rsidP="00464D2D" w:rsidRDefault="00424034">
      <w:pPr>
        <w:rPr>
          <w:u w:val="single"/>
        </w:rPr>
      </w:pPr>
      <w:r w:rsidRPr="005F07A8">
        <w:t xml:space="preserve">2.1. </w:t>
      </w:r>
      <w:r w:rsidRPr="005F07A8" w:rsidR="00F7155C">
        <w:t xml:space="preserve">Smatra se krivim za optuženi prekršaj. Toga dana </w:t>
      </w:r>
      <w:r w:rsidRPr="005F07A8" w:rsidR="007207A8">
        <w:t>je</w:t>
      </w:r>
      <w:r w:rsidRPr="005F07A8" w:rsidR="00F7155C">
        <w:t xml:space="preserve"> baš bio došao s broda te </w:t>
      </w:r>
      <w:r w:rsidRPr="005F07A8" w:rsidR="007207A8">
        <w:t>je</w:t>
      </w:r>
      <w:r w:rsidRPr="005F07A8" w:rsidR="00F7155C">
        <w:t xml:space="preserve"> bio kod prijateljice u kafiću i popio tri pive </w:t>
      </w:r>
      <w:r w:rsidRPr="005F07A8" w:rsidR="007207A8">
        <w:t>pa</w:t>
      </w:r>
      <w:r w:rsidRPr="005F07A8" w:rsidR="00F7155C">
        <w:t xml:space="preserve"> se spustio autom do grada. Kako </w:t>
      </w:r>
      <w:r w:rsidRPr="005F07A8" w:rsidR="007207A8">
        <w:t>je</w:t>
      </w:r>
      <w:r w:rsidRPr="005F07A8" w:rsidR="00F7155C">
        <w:t xml:space="preserve"> vozio crnog BM</w:t>
      </w:r>
      <w:r w:rsidRPr="005F07A8" w:rsidR="007207A8">
        <w:t>W</w:t>
      </w:r>
      <w:r w:rsidRPr="005F07A8" w:rsidR="00F7155C">
        <w:t>-a policija</w:t>
      </w:r>
      <w:r w:rsidRPr="005F07A8" w:rsidR="007207A8">
        <w:t xml:space="preserve"> da ga je </w:t>
      </w:r>
      <w:r w:rsidRPr="005F07A8" w:rsidR="00F7155C">
        <w:t xml:space="preserve">zaustavila te pitala da li ima kakvih predmeta prekršaja, </w:t>
      </w:r>
      <w:r w:rsidRPr="005F07A8" w:rsidR="007207A8">
        <w:t xml:space="preserve">a on im je </w:t>
      </w:r>
      <w:r w:rsidRPr="005F07A8" w:rsidR="00F7155C">
        <w:t xml:space="preserve">pokazao da se u autu nalazio jedan joint koji je tamo stajao duže vrijeme. Kada </w:t>
      </w:r>
      <w:r w:rsidRPr="005F07A8" w:rsidR="007207A8">
        <w:t>ga</w:t>
      </w:r>
      <w:r w:rsidRPr="005F07A8" w:rsidR="00F7155C">
        <w:t xml:space="preserve"> se pita za tablete Pra</w:t>
      </w:r>
      <w:r w:rsidRPr="005F07A8" w:rsidR="007207A8">
        <w:t>x</w:t>
      </w:r>
      <w:r w:rsidRPr="005F07A8" w:rsidR="00F7155C">
        <w:t>iten, odgov</w:t>
      </w:r>
      <w:r w:rsidRPr="005F07A8" w:rsidR="007207A8">
        <w:t xml:space="preserve">orio je </w:t>
      </w:r>
      <w:r w:rsidRPr="005F07A8" w:rsidR="00F7155C">
        <w:t>kako za njih ni</w:t>
      </w:r>
      <w:r w:rsidRPr="005F07A8" w:rsidR="007207A8">
        <w:t>je</w:t>
      </w:r>
      <w:r w:rsidRPr="005F07A8" w:rsidR="00F7155C">
        <w:t xml:space="preserve"> imao liječnički recept, misli da su to bile tablete </w:t>
      </w:r>
      <w:r w:rsidRPr="005F07A8" w:rsidR="007207A8">
        <w:t>njegova</w:t>
      </w:r>
      <w:r w:rsidRPr="005F07A8" w:rsidR="00F7155C">
        <w:t xml:space="preserve"> oca koji je nešto prije tog događaja preminuo od raka. Kada m</w:t>
      </w:r>
      <w:r w:rsidRPr="005F07A8" w:rsidR="007207A8">
        <w:t>u je predočen njegov</w:t>
      </w:r>
      <w:r w:rsidRPr="005F07A8" w:rsidR="00F7155C">
        <w:t xml:space="preserve"> iskaz pred policijom, odgov</w:t>
      </w:r>
      <w:r w:rsidRPr="005F07A8" w:rsidR="007207A8">
        <w:t xml:space="preserve">orio je kako je </w:t>
      </w:r>
      <w:r w:rsidRPr="005F07A8" w:rsidR="00F7155C">
        <w:t>nakon ovog događaja imao dvije velike nesreće te da se ne mo</w:t>
      </w:r>
      <w:r w:rsidRPr="005F07A8" w:rsidR="007207A8">
        <w:t>že</w:t>
      </w:r>
      <w:r w:rsidRPr="005F07A8" w:rsidR="00F7155C">
        <w:t xml:space="preserve"> svega točno sjetiti </w:t>
      </w:r>
      <w:r w:rsidRPr="005F07A8" w:rsidR="007207A8">
        <w:t>ali</w:t>
      </w:r>
      <w:r w:rsidRPr="005F07A8" w:rsidR="00F7155C">
        <w:t xml:space="preserve"> ako </w:t>
      </w:r>
      <w:r w:rsidRPr="005F07A8" w:rsidR="007207A8">
        <w:t>je</w:t>
      </w:r>
      <w:r w:rsidRPr="005F07A8" w:rsidR="00F7155C">
        <w:t xml:space="preserve"> pred policijom rekao da </w:t>
      </w:r>
      <w:r w:rsidRPr="005F07A8" w:rsidR="007207A8">
        <w:t>je</w:t>
      </w:r>
      <w:r w:rsidRPr="005F07A8" w:rsidR="00F7155C">
        <w:t xml:space="preserve"> Pra</w:t>
      </w:r>
      <w:r w:rsidRPr="005F07A8" w:rsidR="007207A8">
        <w:t>x</w:t>
      </w:r>
      <w:r w:rsidRPr="005F07A8" w:rsidR="00F7155C">
        <w:t>itene kupio od nekog čovjeka</w:t>
      </w:r>
      <w:r w:rsidRPr="005F07A8" w:rsidR="007207A8">
        <w:t>,</w:t>
      </w:r>
      <w:r w:rsidRPr="005F07A8" w:rsidR="00F7155C">
        <w:t xml:space="preserve"> onda je sigurno tako i bilo i to je istina. Što se tiče</w:t>
      </w:r>
      <w:r w:rsidRPr="005F07A8" w:rsidR="007207A8">
        <w:t xml:space="preserve"> njegova</w:t>
      </w:r>
      <w:r w:rsidRPr="005F07A8" w:rsidR="00F7155C">
        <w:t xml:space="preserve"> zdravstvenog stanja</w:t>
      </w:r>
      <w:r w:rsidRPr="005F07A8" w:rsidR="007207A8">
        <w:t xml:space="preserve">, </w:t>
      </w:r>
      <w:r w:rsidRPr="005F07A8" w:rsidR="00F7155C">
        <w:t xml:space="preserve">pred dvije godine u Engleskoj dok </w:t>
      </w:r>
      <w:r w:rsidRPr="005F07A8" w:rsidR="007207A8">
        <w:t>je</w:t>
      </w:r>
      <w:r w:rsidRPr="005F07A8" w:rsidR="00F7155C">
        <w:t xml:space="preserve"> bio na brodu</w:t>
      </w:r>
      <w:r w:rsidRPr="005F07A8" w:rsidR="007207A8">
        <w:t xml:space="preserve">, </w:t>
      </w:r>
      <w:r w:rsidRPr="005F07A8" w:rsidR="00F7155C">
        <w:t xml:space="preserve"> pretrpio</w:t>
      </w:r>
      <w:r w:rsidRPr="005F07A8" w:rsidR="007207A8">
        <w:t xml:space="preserve"> je</w:t>
      </w:r>
      <w:r w:rsidRPr="005F07A8" w:rsidR="00F7155C">
        <w:t xml:space="preserve"> ozljedu te m</w:t>
      </w:r>
      <w:r w:rsidRPr="005F07A8" w:rsidR="007207A8">
        <w:t>u</w:t>
      </w:r>
      <w:r w:rsidRPr="005F07A8" w:rsidR="00F7155C">
        <w:t xml:space="preserve"> je cijela noga bila paralizirana. Također pretpio </w:t>
      </w:r>
      <w:r w:rsidRPr="005F07A8" w:rsidR="007207A8">
        <w:t>je</w:t>
      </w:r>
      <w:r w:rsidRPr="005F07A8" w:rsidR="00F7155C">
        <w:t xml:space="preserve"> ozljedu i na kralježnici. Dosada </w:t>
      </w:r>
      <w:r w:rsidRPr="005F07A8" w:rsidR="007207A8">
        <w:t xml:space="preserve">je bio na </w:t>
      </w:r>
      <w:r w:rsidRPr="005F07A8" w:rsidR="00F7155C">
        <w:t>dvije operacije, pokušali su m</w:t>
      </w:r>
      <w:r w:rsidRPr="005F07A8" w:rsidR="007207A8">
        <w:t>u</w:t>
      </w:r>
      <w:r w:rsidRPr="005F07A8" w:rsidR="00F7155C">
        <w:t xml:space="preserve"> spasiti nogu ali je stopalo i dalje ostalo paralizirano, a sada </w:t>
      </w:r>
      <w:r w:rsidRPr="005F07A8" w:rsidR="007207A8">
        <w:t>ga</w:t>
      </w:r>
      <w:r w:rsidRPr="005F07A8" w:rsidR="00F7155C">
        <w:t xml:space="preserve"> čeka i treća operacija gdje bi m</w:t>
      </w:r>
      <w:r w:rsidRPr="005F07A8" w:rsidR="007207A8">
        <w:t>u</w:t>
      </w:r>
      <w:r w:rsidRPr="005F07A8" w:rsidR="00F7155C">
        <w:t xml:space="preserve"> u kralježnicu trebali ugrađivati pločice. Također </w:t>
      </w:r>
      <w:r w:rsidRPr="005F07A8" w:rsidR="007207A8">
        <w:t xml:space="preserve">on da je sada </w:t>
      </w:r>
      <w:r w:rsidRPr="005F07A8" w:rsidR="00F7155C">
        <w:t>radno nesposoba</w:t>
      </w:r>
      <w:r w:rsidRPr="005F07A8" w:rsidR="007207A8">
        <w:t>n</w:t>
      </w:r>
      <w:r w:rsidRPr="005F07A8" w:rsidR="00F7155C">
        <w:t>, pokrenut je postupak da m</w:t>
      </w:r>
      <w:r w:rsidRPr="005F07A8" w:rsidR="007207A8">
        <w:t>u</w:t>
      </w:r>
      <w:r w:rsidRPr="005F07A8" w:rsidR="00F7155C">
        <w:t xml:space="preserve"> se utvrdi tjelesno oštećenje od 75 % i više nikada neć</w:t>
      </w:r>
      <w:r w:rsidRPr="005F07A8" w:rsidR="007207A8">
        <w:t>e</w:t>
      </w:r>
      <w:r w:rsidRPr="005F07A8" w:rsidR="00F7155C">
        <w:t xml:space="preserve"> moći raditi.  Od firme sada dobiva naknadu za bolovanje koja iznosi 42 eura po danu, a ima tri kredita koja ukupno plaćam 600,00 eura mjesečno te državi plaća 150,00 eura na ime doprinosa za mirovinsko osiguranje. Otac </w:t>
      </w:r>
      <w:r w:rsidRPr="005F07A8" w:rsidR="007207A8">
        <w:t xml:space="preserve">je </w:t>
      </w:r>
      <w:r w:rsidRPr="005F07A8" w:rsidR="00F7155C">
        <w:t>djevojčice u dobi od 4 godine</w:t>
      </w:r>
      <w:r w:rsidRPr="005F07A8" w:rsidR="007207A8">
        <w:t>,</w:t>
      </w:r>
      <w:r w:rsidRPr="005F07A8" w:rsidR="00F7155C">
        <w:t xml:space="preserve"> živi</w:t>
      </w:r>
      <w:r w:rsidRPr="005F07A8" w:rsidR="007207A8">
        <w:t xml:space="preserve"> s</w:t>
      </w:r>
      <w:r w:rsidRPr="005F07A8" w:rsidR="00F7155C">
        <w:t xml:space="preserve"> njom i izvanbračnom suprugom koja je zaposlena te ostvaruje plaću od 700,00 eura jer radi na nepuno radno vrijeme.</w:t>
      </w:r>
    </w:p>
    <w:p w:rsidRPr="005F07A8" w:rsidR="00424034" w:rsidP="00424034" w:rsidRDefault="00424034"/>
    <w:p w:rsidRPr="005F07A8" w:rsidR="00424034" w:rsidP="00424034" w:rsidRDefault="00424034">
      <w:pPr>
        <w:overflowPunct w:val="false"/>
        <w:autoSpaceDE w:val="false"/>
        <w:autoSpaceDN w:val="false"/>
        <w:adjustRightInd w:val="false"/>
      </w:pPr>
      <w:r w:rsidRPr="005F07A8">
        <w:t xml:space="preserve">2.2. U raspravi je u nazočnosti okrivljenika pročitana dokumentacija dostavljena uz optužni akt. </w:t>
      </w:r>
    </w:p>
    <w:p w:rsidRPr="005F07A8" w:rsidR="00F7155C" w:rsidP="00424034" w:rsidRDefault="00F7155C">
      <w:pPr>
        <w:overflowPunct w:val="false"/>
        <w:autoSpaceDE w:val="false"/>
        <w:autoSpaceDN w:val="false"/>
        <w:adjustRightInd w:val="false"/>
      </w:pPr>
    </w:p>
    <w:p w:rsidRPr="005F07A8" w:rsidR="007207A8" w:rsidP="00424034" w:rsidRDefault="00424034">
      <w:pPr>
        <w:overflowPunct w:val="false"/>
        <w:autoSpaceDE w:val="false"/>
        <w:autoSpaceDN w:val="false"/>
        <w:adjustRightInd w:val="false"/>
      </w:pPr>
      <w:r w:rsidRPr="005F07A8">
        <w:t xml:space="preserve">2.3. </w:t>
      </w:r>
      <w:r w:rsidRPr="005F07A8" w:rsidR="00464D2D">
        <w:t xml:space="preserve">Iz </w:t>
      </w:r>
      <w:r w:rsidRPr="005F07A8" w:rsidR="007207A8">
        <w:t>izvješća o postupanju policij</w:t>
      </w:r>
      <w:r w:rsidR="00502E78">
        <w:t>skih službenika JSIP Rijeka sli</w:t>
      </w:r>
      <w:r w:rsidRPr="005F07A8" w:rsidR="007207A8">
        <w:t>j</w:t>
      </w:r>
      <w:r w:rsidR="00502E78">
        <w:t>e</w:t>
      </w:r>
      <w:r w:rsidRPr="005F07A8" w:rsidR="007207A8">
        <w:t>d</w:t>
      </w:r>
      <w:r w:rsidR="00502E78">
        <w:t>i</w:t>
      </w:r>
      <w:r w:rsidRPr="005F07A8" w:rsidR="007207A8">
        <w:t xml:space="preserve"> </w:t>
      </w:r>
      <w:r w:rsidR="00502E78">
        <w:t>da</w:t>
      </w:r>
      <w:r w:rsidRPr="005F07A8" w:rsidR="007207A8">
        <w:t xml:space="preserve"> je 12. travnja 2023. u 23,50 sati u Rijeci, Jelačićev trg kod kbr 9. zaustavljeno vozilo marke BMW 5 crne boje registarskih oznaka RI5912-A kojim je upravljao okrivljenik. Kontrolom vozila i vozača</w:t>
      </w:r>
      <w:r w:rsidR="00502E78">
        <w:t>,</w:t>
      </w:r>
      <w:r w:rsidRPr="005F07A8" w:rsidR="007207A8">
        <w:t xml:space="preserve"> a na upit da li posjeduje predmete kaznenog djela ili prekršaja isti da je iz pretinca vozačevih vrata izvadio jednu ručno smotanu cigaretu tzv joint sa sadržajem zelene biljne materije koja svojim opisom i karakteristikama odgovara drogi marihuana te 2 blistera tableta </w:t>
      </w:r>
      <w:r w:rsidR="00502E78">
        <w:t>„Praxiten“ od 15mg gdje se</w:t>
      </w:r>
      <w:r w:rsidRPr="005F07A8" w:rsidR="00CA5AE4">
        <w:t xml:space="preserve"> u svakom blisteru nalazilo po 9 tableta (ukupno 18 tableta) za koje ne posjeduje liječnički recept. Okrivljenik je priveden u policijske prostorije </w:t>
      </w:r>
      <w:r w:rsidR="00502E78">
        <w:t>I</w:t>
      </w:r>
      <w:r w:rsidRPr="005F07A8" w:rsidR="00CA5AE4">
        <w:t xml:space="preserve"> PP Rijeka radi daljnjeg kriminalističkog istraživanja. </w:t>
      </w:r>
    </w:p>
    <w:p w:rsidRPr="005F07A8" w:rsidR="007207A8" w:rsidP="00424034" w:rsidRDefault="007207A8">
      <w:pPr>
        <w:overflowPunct w:val="false"/>
        <w:autoSpaceDE w:val="false"/>
        <w:autoSpaceDN w:val="false"/>
        <w:adjustRightInd w:val="false"/>
      </w:pPr>
    </w:p>
    <w:p w:rsidRPr="005F07A8" w:rsidR="00464D2D" w:rsidP="00424034" w:rsidRDefault="00CA5AE4">
      <w:pPr>
        <w:overflowPunct w:val="false"/>
        <w:autoSpaceDE w:val="false"/>
        <w:autoSpaceDN w:val="false"/>
        <w:adjustRightInd w:val="false"/>
      </w:pPr>
      <w:r w:rsidRPr="005F07A8">
        <w:t xml:space="preserve">2.4. </w:t>
      </w:r>
      <w:r w:rsidRPr="005F07A8" w:rsidR="00464D2D">
        <w:t>Zapisnika o privremenom oduzimanju predmeta I PP Rijeka od 1</w:t>
      </w:r>
      <w:r w:rsidRPr="005F07A8">
        <w:t>3</w:t>
      </w:r>
      <w:r w:rsidRPr="005F07A8" w:rsidR="00464D2D">
        <w:t xml:space="preserve">. </w:t>
      </w:r>
      <w:r w:rsidRPr="005F07A8">
        <w:t>travnja</w:t>
      </w:r>
      <w:r w:rsidRPr="005F07A8" w:rsidR="00464D2D">
        <w:t xml:space="preserve"> 2023. uz prateću potvrdu serijskog broja </w:t>
      </w:r>
      <w:r w:rsidRPr="005F07A8">
        <w:t>01422538</w:t>
      </w:r>
      <w:r w:rsidRPr="005F07A8" w:rsidR="00464D2D">
        <w:t xml:space="preserve"> slijedi da je od okrivljenika oduzeta jedna ručno rađena cigareta tzv. </w:t>
      </w:r>
      <w:r w:rsidR="00502E78">
        <w:t>j</w:t>
      </w:r>
      <w:r w:rsidRPr="005F07A8" w:rsidR="00464D2D">
        <w:t>oint</w:t>
      </w:r>
      <w:r w:rsidRPr="005F07A8">
        <w:t xml:space="preserve"> sa </w:t>
      </w:r>
      <w:r w:rsidRPr="005F07A8">
        <w:rPr>
          <w:rStyle w:val="fontstyle01"/>
          <w:rFonts w:ascii="Arial" w:hAnsi="Arial"/>
          <w:sz w:val="24"/>
          <w:szCs w:val="24"/>
        </w:rPr>
        <w:t xml:space="preserve">sadržajem mješavine </w:t>
      </w:r>
      <w:r w:rsidRPr="005F07A8">
        <w:t xml:space="preserve">duhana i </w:t>
      </w:r>
      <w:r w:rsidRPr="005F07A8">
        <w:rPr>
          <w:rStyle w:val="fontstyle01"/>
          <w:rFonts w:ascii="Arial" w:hAnsi="Arial"/>
          <w:sz w:val="24"/>
          <w:szCs w:val="24"/>
        </w:rPr>
        <w:t>droge ko</w:t>
      </w:r>
      <w:r w:rsidRPr="005F07A8">
        <w:t>noplja</w:t>
      </w:r>
      <w:r w:rsidRPr="005F07A8" w:rsidR="00464D2D">
        <w:t xml:space="preserve"> u količini od 0,</w:t>
      </w:r>
      <w:r w:rsidRPr="005F07A8">
        <w:t>8</w:t>
      </w:r>
      <w:r w:rsidRPr="005F07A8" w:rsidR="00464D2D">
        <w:t xml:space="preserve"> grama te </w:t>
      </w:r>
      <w:r w:rsidRPr="005F07A8">
        <w:t>dva blistra tableta „Praxiten“ od 15mg gdje se u svakom blisteru nalazi po 9 tableta</w:t>
      </w:r>
      <w:r w:rsidR="00502E78">
        <w:t>,</w:t>
      </w:r>
      <w:r w:rsidRPr="005F07A8">
        <w:t xml:space="preserve"> odnosno ukupno 18 tableta „Praxiten“. </w:t>
      </w:r>
    </w:p>
    <w:p w:rsidRPr="005F07A8" w:rsidR="00464D2D" w:rsidP="00424034" w:rsidRDefault="00464D2D">
      <w:pPr>
        <w:overflowPunct w:val="false"/>
        <w:autoSpaceDE w:val="false"/>
        <w:autoSpaceDN w:val="false"/>
        <w:adjustRightInd w:val="false"/>
      </w:pPr>
    </w:p>
    <w:p w:rsidRPr="005F07A8" w:rsidR="00464D2D" w:rsidP="00424034" w:rsidRDefault="00464D2D">
      <w:pPr>
        <w:overflowPunct w:val="false"/>
        <w:autoSpaceDE w:val="false"/>
        <w:autoSpaceDN w:val="false"/>
        <w:adjustRightInd w:val="false"/>
      </w:pPr>
      <w:r w:rsidRPr="005F07A8">
        <w:t>2.</w:t>
      </w:r>
      <w:r w:rsidRPr="005F07A8" w:rsidR="00CA5AE4">
        <w:t>5</w:t>
      </w:r>
      <w:r w:rsidRPr="005F07A8">
        <w:t>. Iz zapisnika o ispitivan</w:t>
      </w:r>
      <w:r w:rsidRPr="005F07A8" w:rsidR="00A33A42">
        <w:t>j</w:t>
      </w:r>
      <w:r w:rsidRPr="005F07A8">
        <w:t xml:space="preserve">u okrivljenika pred policijom slijedi da </w:t>
      </w:r>
      <w:r w:rsidRPr="005F07A8" w:rsidR="00CA5AE4">
        <w:t>je isti priznao učin prekršaja navodeći kako je drogu marihuana kupio pred mjesec dana</w:t>
      </w:r>
      <w:r w:rsidR="00502E78">
        <w:t>,</w:t>
      </w:r>
      <w:r w:rsidRPr="005F07A8" w:rsidR="00CA5AE4">
        <w:t xml:space="preserve"> a tablete od nekog čovjeka na Krnjevu ispred ljekarne</w:t>
      </w:r>
      <w:r w:rsidR="00502E78">
        <w:t xml:space="preserve"> koji iste prodaje preko Njuškala</w:t>
      </w:r>
      <w:r w:rsidRPr="005F07A8" w:rsidR="00CA5AE4">
        <w:t xml:space="preserve">. </w:t>
      </w:r>
    </w:p>
    <w:p w:rsidRPr="005F07A8" w:rsidR="00424034" w:rsidP="00424034" w:rsidRDefault="00424034">
      <w:pPr>
        <w:overflowPunct w:val="false"/>
        <w:autoSpaceDE w:val="false"/>
        <w:autoSpaceDN w:val="false"/>
        <w:adjustRightInd w:val="false"/>
      </w:pPr>
    </w:p>
    <w:p w:rsidRPr="005F07A8" w:rsidR="00424034" w:rsidP="00424034" w:rsidRDefault="00464D2D">
      <w:pPr>
        <w:overflowPunct w:val="false"/>
        <w:autoSpaceDE w:val="false"/>
        <w:autoSpaceDN w:val="false"/>
        <w:adjustRightInd w:val="false"/>
      </w:pPr>
      <w:r w:rsidRPr="005F07A8">
        <w:t>2.6</w:t>
      </w:r>
      <w:r w:rsidRPr="005F07A8" w:rsidR="00424034">
        <w:t xml:space="preserve">. Iz Službene zabilješke Prve policijske postaje Rijeka od </w:t>
      </w:r>
      <w:r w:rsidRPr="005F07A8" w:rsidR="00CA5AE4">
        <w:t>13</w:t>
      </w:r>
      <w:r w:rsidRPr="005F07A8" w:rsidR="00424034">
        <w:t xml:space="preserve">. </w:t>
      </w:r>
      <w:r w:rsidRPr="005F07A8" w:rsidR="00CA5AE4">
        <w:t>travnja</w:t>
      </w:r>
      <w:r w:rsidRPr="005F07A8" w:rsidR="00424034">
        <w:t xml:space="preserve"> 2023. o preliminarnom ispitivanju materije nalik na drogu slijedi da je tvar koja je oduzeta od okrivljenika vagana</w:t>
      </w:r>
      <w:r w:rsidRPr="005F07A8" w:rsidR="00A34196">
        <w:t xml:space="preserve"> </w:t>
      </w:r>
      <w:r w:rsidRPr="005F07A8" w:rsidR="00424034">
        <w:t>te je utvrđeno da postoji osnovana sumnja da</w:t>
      </w:r>
      <w:r w:rsidRPr="005F07A8" w:rsidR="00A34196">
        <w:t xml:space="preserve"> se</w:t>
      </w:r>
      <w:r w:rsidRPr="005F07A8" w:rsidR="00424034">
        <w:t xml:space="preserve"> </w:t>
      </w:r>
      <w:r w:rsidRPr="005F07A8" w:rsidR="00A34196">
        <w:t>u ispitan</w:t>
      </w:r>
      <w:r w:rsidRPr="005F07A8" w:rsidR="00CA5AE4">
        <w:t>om</w:t>
      </w:r>
      <w:r w:rsidRPr="005F07A8" w:rsidR="00A34196">
        <w:t xml:space="preserve"> uzork</w:t>
      </w:r>
      <w:r w:rsidRPr="005F07A8" w:rsidR="00CA5AE4">
        <w:t>u</w:t>
      </w:r>
      <w:r w:rsidRPr="005F07A8" w:rsidR="00A34196">
        <w:t xml:space="preserve"> </w:t>
      </w:r>
      <w:r w:rsidRPr="005F07A8" w:rsidR="00424034">
        <w:t>radi o drogi cannabis – konoplja.</w:t>
      </w:r>
    </w:p>
    <w:p w:rsidRPr="005F07A8" w:rsidR="00424034" w:rsidP="00424034" w:rsidRDefault="00424034"/>
    <w:p w:rsidRPr="005F07A8" w:rsidR="00424034" w:rsidP="00424034" w:rsidRDefault="00424034">
      <w:r w:rsidRPr="005F07A8">
        <w:t>2.7. Okrivljenik nije imao primjedbe na pročitane isprave niti dokaznih prijedloga.</w:t>
      </w:r>
    </w:p>
    <w:p w:rsidRPr="005F07A8" w:rsidR="00424034" w:rsidP="00424034" w:rsidRDefault="00424034"/>
    <w:p w:rsidRPr="005F07A8" w:rsidR="00F7155C" w:rsidP="00F7155C" w:rsidRDefault="00424034">
      <w:r w:rsidRPr="005F07A8">
        <w:t>2.8. U završnoj riječi naveo je kako</w:t>
      </w:r>
      <w:r w:rsidRPr="005F07A8" w:rsidR="00A34196">
        <w:t xml:space="preserve"> </w:t>
      </w:r>
      <w:r w:rsidRPr="005F07A8" w:rsidR="00F7155C">
        <w:t>moli da sud uzme u obzir činjenicu da mu je ovo prvi prekršaj za drogu, da nije konzument droge i da je u vrlo teškoj financijskoj situaciji. Novčanu kaznu želi platiti, ali moli sud da ona bude što blaža te da mu se omogući plaćanje kazne u ratama.</w:t>
      </w:r>
    </w:p>
    <w:p w:rsidRPr="005F07A8" w:rsidR="00424034" w:rsidP="00424034" w:rsidRDefault="00424034"/>
    <w:p w:rsidRPr="005F07A8" w:rsidR="00424034" w:rsidP="00424034" w:rsidRDefault="00424034">
      <w:r w:rsidRPr="005F07A8">
        <w:t>3. Iz članka 3. stavka 1. ZSZD slijedi da je zabranjen uzgoj biljke iz koje se može dobiti droga, te izrada, posjedovanje, promet droga, biljki i dijelova biljki iz kojih se može dobiti droga i nove psihoaktivne tvari te tvari koje se mogu uporabiti za izradu droge i nove psihoaktivne tvari, osim pod uvjetima određenim tim zakonom u medicinske, veterinarske, znanstvenoistraživačke i nastavne svrhe.</w:t>
      </w:r>
    </w:p>
    <w:p w:rsidRPr="005F07A8" w:rsidR="00424034" w:rsidP="00424034" w:rsidRDefault="00424034"/>
    <w:p w:rsidRPr="005F07A8" w:rsidR="00424034" w:rsidP="00424034" w:rsidRDefault="00424034">
      <w:r w:rsidRPr="005F07A8">
        <w:t>3.1. Iz članka 2. stavka 1. točke 1. i stavka 2. ZSZD slijedi da je droga tvar koja je obuhvaćena Jedinstvenom konvencijom Ujedinjenih naroda o opojnim drogama iz 1961., kako je izmijenjena Protokolom iz 1972., ili Konvencijom Ujedinjenih naroda o psihotropnim tvarima iz 1971. i svaka tvar prirodnog ili umjetnoga podrijetla, uključivši psihotropne tvari uvrštene u Popis droga, psihotropnih tvari i biljaka iz kojih se može dobiti droga, a Popis droga, psihotropnih tvari i biljaka iz kojih se može dobiti droga te tvari koje se mogu uporabiti za izradu droga donosi ministar nadležan za zdravstvo.</w:t>
      </w:r>
    </w:p>
    <w:p w:rsidRPr="005F07A8" w:rsidR="00424034" w:rsidP="00424034" w:rsidRDefault="00424034"/>
    <w:p w:rsidRPr="005F07A8" w:rsidR="00424034" w:rsidP="00424034" w:rsidRDefault="00424034">
      <w:r w:rsidRPr="005F07A8">
        <w:t xml:space="preserve">3.2. Popisom droga, psihotropnih tvari i biljaka iz kojih se može dobiti droga te tvari koje se mogu uporabiti za izradu droga, koji je bio na snazi u vrijeme </w:t>
      </w:r>
      <w:r w:rsidR="00DA483F">
        <w:t>počinjenja prekršaja, u Dijelu I</w:t>
      </w:r>
      <w:r w:rsidRPr="005F07A8">
        <w:t>., Odjeljku 1. određeno je da su psihotropne tvari sukladno Popisu 1. Konvencije UN-a o psihotropnim tvarima iz 1971., među ostalim, i konoplja (Cannabis sativa L.), smola konoplje te</w:t>
      </w:r>
      <w:r w:rsidR="00DA483F">
        <w:t xml:space="preserve"> ekstrakti i tinkture konoplje te </w:t>
      </w:r>
      <w:r w:rsidRPr="005F07A8" w:rsidR="00F7155C">
        <w:t>oksazepam</w:t>
      </w:r>
      <w:r w:rsidRPr="005F07A8" w:rsidR="00422B95">
        <w:t xml:space="preserve"> kao</w:t>
      </w:r>
      <w:r w:rsidR="00DA483F">
        <w:t xml:space="preserve"> sastavni dio lijeka „Praxiten“</w:t>
      </w:r>
      <w:r w:rsidRPr="005F07A8" w:rsidR="00F7155C">
        <w:t>, s opisom i kemijskim sastavom propisanim navedenim popisom</w:t>
      </w:r>
      <w:r w:rsidR="00DA483F">
        <w:t xml:space="preserve"> u Dijelu II Odjeljku 4.</w:t>
      </w:r>
      <w:r w:rsidRPr="005F07A8" w:rsidR="00F7155C">
        <w:t xml:space="preserve"> </w:t>
      </w:r>
    </w:p>
    <w:p w:rsidRPr="005F07A8" w:rsidR="00424034" w:rsidP="00424034" w:rsidRDefault="00424034"/>
    <w:p w:rsidRPr="005F07A8" w:rsidR="00424034" w:rsidP="00424034" w:rsidRDefault="00424034">
      <w:r w:rsidRPr="005F07A8">
        <w:t>3.3. Člankom 54. stavkom 3. u svezi stavka 1. točke 1. ZSZD propisano je da će se novčanom kaznom od 5.000,00 do 20.000,00 kuna ili kaznom zatvora do 90 dana kazniti fizička osoba ako posjeduje drogu, biljku, dijelove biljke iz kojih se može dobiti droga i nove psihoaktivne tvari te tvari koje se mogu uporabiti za izradu droge ili nove psihoaktivne tvari protivno članku 3. stavku 1. ZSZD.</w:t>
      </w:r>
    </w:p>
    <w:p w:rsidRPr="005F07A8" w:rsidR="00A34196" w:rsidP="00424034" w:rsidRDefault="00A34196"/>
    <w:p w:rsidRPr="005F07A8" w:rsidR="00424034" w:rsidP="00424034" w:rsidRDefault="00424034">
      <w:r w:rsidRPr="005F07A8">
        <w:t>3.4. Iznos novčane kazne zapriječene za navedeni prekršaj primjenom citiranog Zakona o uvođenju eura kao službene valute u Republici Hrvatskoj iznosi od 663,61 do 2.654,46 EUR.</w:t>
      </w:r>
    </w:p>
    <w:p w:rsidRPr="005F07A8" w:rsidR="00424034" w:rsidP="00424034" w:rsidRDefault="00424034"/>
    <w:p w:rsidRPr="005F07A8" w:rsidR="00A34196" w:rsidP="00A34196" w:rsidRDefault="00424034">
      <w:r w:rsidRPr="005F07A8">
        <w:t>4. Na temelju priznanja okrivljenika koje je u skladu s izvedenim materijalnim dokazima</w:t>
      </w:r>
      <w:r w:rsidR="00DA483F">
        <w:t>,</w:t>
      </w:r>
      <w:r w:rsidRPr="005F07A8">
        <w:t xml:space="preserve"> sud smatra utvrđenim da je okrivljenik inkriminiranog dana protivno članku 3. stavku 1. ZSZD posjedovao </w:t>
      </w:r>
      <w:r w:rsidRPr="005F07A8" w:rsidR="00A34196">
        <w:t>ručno smotanu cigaretu tzv. joint mješavine duhana i droge konoplja ukupne mase 0,</w:t>
      </w:r>
      <w:r w:rsidRPr="005F07A8" w:rsidR="00C4327F">
        <w:t>8</w:t>
      </w:r>
      <w:r w:rsidRPr="005F07A8" w:rsidR="00A34196">
        <w:t xml:space="preserve"> grama</w:t>
      </w:r>
      <w:r w:rsidRPr="005F07A8" w:rsidR="00C4327F">
        <w:t xml:space="preserve"> </w:t>
      </w:r>
      <w:r w:rsidRPr="005F07A8" w:rsidR="0074678B">
        <w:t>te</w:t>
      </w:r>
      <w:r w:rsidRPr="005F07A8" w:rsidR="00C4327F">
        <w:t xml:space="preserve"> dva blistera tableta „Praxiten“ za koje nije imao liječnički recept odnosno liječničku dokumentaciju</w:t>
      </w:r>
      <w:r w:rsidRPr="005F07A8" w:rsidR="0074678B">
        <w:t>,</w:t>
      </w:r>
      <w:r w:rsidRPr="005F07A8" w:rsidR="00C4327F">
        <w:t xml:space="preserve"> </w:t>
      </w:r>
      <w:r w:rsidRPr="005F07A8" w:rsidR="0074678B">
        <w:t>jer kako i</w:t>
      </w:r>
      <w:r w:rsidRPr="005F07A8" w:rsidR="00C4327F">
        <w:t xml:space="preserve"> sam priznaje</w:t>
      </w:r>
      <w:r w:rsidRPr="005F07A8" w:rsidR="0074678B">
        <w:t>,</w:t>
      </w:r>
      <w:r w:rsidRPr="005F07A8" w:rsidR="00C4327F">
        <w:t xml:space="preserve"> iste</w:t>
      </w:r>
      <w:r w:rsidRPr="005F07A8" w:rsidR="0074678B">
        <w:t xml:space="preserve"> je</w:t>
      </w:r>
      <w:r w:rsidRPr="005F07A8" w:rsidR="00C4327F">
        <w:t xml:space="preserve"> kupio od NN osobe ispred ljekarne</w:t>
      </w:r>
      <w:r w:rsidR="00DA483F">
        <w:t xml:space="preserve"> u Rijeci</w:t>
      </w:r>
      <w:r w:rsidRPr="005F07A8" w:rsidR="00C4327F">
        <w:t xml:space="preserve">. </w:t>
      </w:r>
      <w:r w:rsidRPr="005F07A8" w:rsidR="0074678B">
        <w:t xml:space="preserve">Droga cannabis- konoplja </w:t>
      </w:r>
      <w:r w:rsidRPr="005F07A8" w:rsidR="005F07A8">
        <w:t xml:space="preserve">propisom je proglašena drogom dok </w:t>
      </w:r>
      <w:r w:rsidRPr="005F07A8" w:rsidR="0074678B">
        <w:t xml:space="preserve">oksazepam kao </w:t>
      </w:r>
      <w:r w:rsidRPr="005F07A8" w:rsidR="005F07A8">
        <w:t xml:space="preserve">sastavni dio lijeka „Praxiten“ predstavlja </w:t>
      </w:r>
      <w:r w:rsidRPr="005F07A8" w:rsidR="00A34196">
        <w:t xml:space="preserve"> </w:t>
      </w:r>
      <w:r w:rsidRPr="005F07A8" w:rsidR="005F07A8">
        <w:t>psihotropnu tvar</w:t>
      </w:r>
      <w:r w:rsidRPr="005F07A8" w:rsidR="00A34196">
        <w:t xml:space="preserve"> čije </w:t>
      </w:r>
      <w:r w:rsidRPr="005F07A8" w:rsidR="005F07A8">
        <w:t xml:space="preserve">je </w:t>
      </w:r>
      <w:r w:rsidR="00DA483F">
        <w:t>posjedovanje zabranjeno</w:t>
      </w:r>
      <w:r w:rsidRPr="005F07A8" w:rsidR="005F07A8">
        <w:t xml:space="preserve"> bez odobrenja nadležnog tijela (liječničkog recepta).</w:t>
      </w:r>
      <w:r w:rsidRPr="005F07A8" w:rsidR="00A34196">
        <w:t xml:space="preserve"> </w:t>
      </w:r>
    </w:p>
    <w:p w:rsidRPr="005F07A8" w:rsidR="00424034" w:rsidP="00424034" w:rsidRDefault="00424034"/>
    <w:p w:rsidRPr="005F07A8" w:rsidR="00424034" w:rsidP="00424034" w:rsidRDefault="00424034">
      <w:r w:rsidRPr="005F07A8">
        <w:t>4.1. Okrivljenik je kriv za prekršaj jer je kao i svaka prosječna osoba bio dužan i mogao biti svjestan da je njegovo postupanje zabranjeno, a očito je znao da je materija koju posjeduje droga.</w:t>
      </w:r>
    </w:p>
    <w:p w:rsidRPr="005F07A8" w:rsidR="00424034" w:rsidP="00424034" w:rsidRDefault="00424034">
      <w:pPr>
        <w:pStyle w:val="Odlomakpopisa"/>
        <w:ind w:left="0"/>
      </w:pPr>
    </w:p>
    <w:p w:rsidRPr="005F07A8" w:rsidR="00424034" w:rsidP="00424034" w:rsidRDefault="00424034">
      <w:r w:rsidRPr="005F07A8">
        <w:t>5. Odabirući mjeru kazne sud je imao u vidu stupanj krivnje, opasnost djela, pobude iz kojih je prekršaj počinjen, ranije ponašanje počinitelja, ponašanje nakon počinjenog prekršaja te ukupnost društvenih i osobnih uzroka koji su pridonijeli počinjenju prekršaja, kao i imovinsko stanje okrivljenika te svrhu kažnjavanja, a to je da se izrazi društveni prijekor zbog počinjenog prekršaja, utječe na počinitelja i sve ostale da ubuduće ne čine prekršaje, utječe na svijest počinitelja o povredi javnog poretka, društvene discipline i drugih društvenih vrijednosti te pravednosti kažnjavanja.</w:t>
      </w:r>
    </w:p>
    <w:p w:rsidRPr="005F07A8" w:rsidR="00424034" w:rsidP="00424034" w:rsidRDefault="00424034"/>
    <w:p w:rsidRPr="005F07A8" w:rsidR="00424034" w:rsidP="00424034" w:rsidRDefault="00424034">
      <w:r w:rsidRPr="005F07A8">
        <w:t xml:space="preserve">5.1. Sud je pri odabiru mjere kazne u smislu članka 36. PZ imao u vidu činjenicu da </w:t>
      </w:r>
      <w:r w:rsidRPr="005F07A8" w:rsidR="00A34196">
        <w:t xml:space="preserve">je </w:t>
      </w:r>
      <w:r w:rsidRPr="005F07A8">
        <w:t>okrivljenik prekršajno kažnjavana osoba</w:t>
      </w:r>
      <w:r w:rsidRPr="005F07A8" w:rsidR="005F07A8">
        <w:t>,</w:t>
      </w:r>
      <w:r w:rsidRPr="005F07A8">
        <w:t xml:space="preserve"> </w:t>
      </w:r>
      <w:r w:rsidRPr="005F07A8" w:rsidR="005F07A8">
        <w:t xml:space="preserve">u jednom navratu odlukom Postaje prometne polcije Rijeka od 12. travnja 2023., zbog prekršaja iz domene Zakona o sigurnosti prometa na cestama na novčani kaznu, a koji prekršaj datira iz istog </w:t>
      </w:r>
      <w:r w:rsidR="00DA483F">
        <w:t xml:space="preserve">inkriminiranog </w:t>
      </w:r>
      <w:r w:rsidRPr="005F07A8" w:rsidR="005F07A8">
        <w:t xml:space="preserve">događaja. </w:t>
      </w:r>
      <w:r w:rsidRPr="005F07A8" w:rsidR="00A34196">
        <w:t xml:space="preserve">Također, sud je u vidu imao i činjenicu </w:t>
      </w:r>
      <w:r w:rsidRPr="005F07A8" w:rsidR="005F07A8">
        <w:t xml:space="preserve">da protiv okrivljenika nisu u tijeku drugi prekršajni postupci, kao i </w:t>
      </w:r>
      <w:r w:rsidRPr="005F07A8">
        <w:t xml:space="preserve">protek vremena od počinjenja prekršaja do danas. </w:t>
      </w:r>
    </w:p>
    <w:p w:rsidRPr="005F07A8" w:rsidR="00F7589B" w:rsidP="00424034" w:rsidRDefault="00F7589B"/>
    <w:p w:rsidRPr="005F07A8" w:rsidR="00D01CD6" w:rsidP="00D01CD6" w:rsidRDefault="00424034">
      <w:r w:rsidRPr="005F07A8">
        <w:t>5.</w:t>
      </w:r>
      <w:r w:rsidRPr="005F07A8" w:rsidR="00F7589B">
        <w:t>2</w:t>
      </w:r>
      <w:r w:rsidRPr="005F07A8">
        <w:t xml:space="preserve">. </w:t>
      </w:r>
      <w:r w:rsidRPr="005F07A8" w:rsidR="00F7589B">
        <w:t>Imajući u vidu navedeno sud smatra da je prema okrivljeniku opravdano izreći novčanu kaznu u minimumu propisane kazne. Pritom je sud imao u vidu i stupanj krivnje te stupanj ugrožavanja javnog poretka i društvene discipline. Pored činjenice količine od okrivljenika oduzete droge</w:t>
      </w:r>
      <w:r w:rsidRPr="005F07A8" w:rsidR="005F07A8">
        <w:t>,</w:t>
      </w:r>
      <w:r w:rsidRPr="005F07A8" w:rsidR="00F7589B">
        <w:t xml:space="preserve"> sud uvažavajući sve navedene činjenice ne nalazi razloga za primjenu odredbi o ublažavanju kazne te smatra da se </w:t>
      </w:r>
      <w:r w:rsidRPr="005F07A8" w:rsidR="005F07A8">
        <w:t xml:space="preserve">jedino novčanom kaznom, ali </w:t>
      </w:r>
      <w:r w:rsidRPr="005F07A8" w:rsidR="00F7589B">
        <w:t xml:space="preserve">izrečenom </w:t>
      </w:r>
      <w:r w:rsidRPr="005F07A8" w:rsidR="005F07A8">
        <w:t xml:space="preserve">u minimumu zapriječenog iznosa, </w:t>
      </w:r>
      <w:r w:rsidRPr="005F07A8" w:rsidR="00F7589B">
        <w:t>može postići svrha kažnjavanja, prvenstveno da se okrivljenika odvrati od daljnjeg činjen</w:t>
      </w:r>
      <w:r w:rsidRPr="005F07A8" w:rsidR="005F07A8">
        <w:t>j</w:t>
      </w:r>
      <w:r w:rsidRPr="005F07A8" w:rsidR="00F7589B">
        <w:t>a prekršaja.</w:t>
      </w:r>
    </w:p>
    <w:p w:rsidRPr="005F07A8" w:rsidR="00D01CD6" w:rsidP="00D01CD6" w:rsidRDefault="00D01CD6"/>
    <w:p w:rsidRPr="005F07A8" w:rsidR="00D01CD6" w:rsidP="00D01CD6" w:rsidRDefault="005F07A8">
      <w:r w:rsidRPr="005F07A8">
        <w:t>5.3. Imajući u vidu zdravstvenu situaciju okrivljenika koja se odražava i na njegovo materijalno stanje zbog dugotrajnog bolovanja i nemogućnosti rada te time ostvarivanja prihoda, s</w:t>
      </w:r>
      <w:r w:rsidRPr="005F07A8" w:rsidR="00D01CD6">
        <w:t>ud je okrivljeniku omogućio obročno plaćanje novčane kazne na najveći dopušteni broj obroka, sukladno odredbi članka 33. stavka 11. Prekršajnog zakona, smatrajući da je to opravdano s obzirom na visinu novčane kazne i imovinske prilike okrivljenika.</w:t>
      </w:r>
    </w:p>
    <w:p w:rsidRPr="005F07A8" w:rsidR="00D01CD6" w:rsidP="00D01CD6" w:rsidRDefault="00D01CD6"/>
    <w:p w:rsidRPr="005F07A8" w:rsidR="00D01CD6" w:rsidP="00D01CD6" w:rsidRDefault="005F07A8">
      <w:r w:rsidRPr="005F07A8">
        <w:t xml:space="preserve">5.4. </w:t>
      </w:r>
      <w:r w:rsidRPr="005F07A8" w:rsidR="00D01CD6">
        <w:t>Sukladno članku 152. stavku 3. Prekršajnog zakona, novčana kazna smatrat će se u cijelosti plaćenom ako okrivljenik plati dvije trećine izrečene novčane kazne u roku određenom ovom odlukom za plaćanje kazne u obrocima</w:t>
      </w:r>
      <w:r w:rsidR="00DA483F">
        <w:t xml:space="preserve">. </w:t>
      </w:r>
    </w:p>
    <w:p w:rsidRPr="005F07A8" w:rsidR="00F7589B" w:rsidP="00F7589B" w:rsidRDefault="00F7589B"/>
    <w:p w:rsidRPr="005F07A8" w:rsidR="00F7589B" w:rsidP="00F7589B" w:rsidRDefault="00F7589B">
      <w:r w:rsidRPr="005F07A8">
        <w:t xml:space="preserve">6. Primjenom članka 76.a stavka 1. PZ u svezi članka 64. stavka 1. ZSZD kojom je određeno obligatorno oduzimanje droga, biljki i dijelova biljki i tvari koje se uporabljuju za izradu droge, novih psihoaktivnih tvari i sredstava za izradu droge iz članaka 54. do 62. ZSZD te tvari zabranjenih u sportu, od okrivljenika je oduzeta droga </w:t>
      </w:r>
      <w:r w:rsidRPr="005F07A8" w:rsidR="005F07A8">
        <w:t xml:space="preserve">te dva blistera tableta „Praxiten“ </w:t>
      </w:r>
      <w:r w:rsidRPr="005F07A8">
        <w:t>koj</w:t>
      </w:r>
      <w:r w:rsidRPr="005F07A8" w:rsidR="005F07A8">
        <w:t>I su</w:t>
      </w:r>
      <w:r w:rsidRPr="005F07A8">
        <w:t xml:space="preserve"> od njega prethodno privremeno oduzet</w:t>
      </w:r>
      <w:r w:rsidRPr="005F07A8" w:rsidR="005F07A8">
        <w:t>i</w:t>
      </w:r>
      <w:r w:rsidRPr="005F07A8">
        <w:t xml:space="preserve"> uz gore citirani zapisnik i potvrdu, sve kako je navedeno u točki II izreke presude.</w:t>
      </w:r>
    </w:p>
    <w:p w:rsidRPr="005F07A8" w:rsidR="00F7589B" w:rsidP="00F7589B" w:rsidRDefault="00F7589B"/>
    <w:p w:rsidRPr="005F07A8" w:rsidR="00F7589B" w:rsidP="00F7589B" w:rsidRDefault="00F7589B">
      <w:r w:rsidRPr="005F07A8">
        <w:t xml:space="preserve">7. </w:t>
      </w:r>
      <w:r w:rsidRPr="005F07A8" w:rsidR="00D01CD6">
        <w:t xml:space="preserve">Imajući u vidu </w:t>
      </w:r>
      <w:r w:rsidR="00DA483F">
        <w:t>osobne i financijske prilike okrivljenika gdje je isti zaposlen</w:t>
      </w:r>
      <w:r w:rsidRPr="005F07A8" w:rsidR="00D01CD6">
        <w:t xml:space="preserve"> ali na dugotrajnom bolovanju</w:t>
      </w:r>
      <w:r w:rsidRPr="005F07A8" w:rsidR="005F07A8">
        <w:t xml:space="preserve"> </w:t>
      </w:r>
      <w:r w:rsidR="00DA483F">
        <w:t xml:space="preserve">zbog višestrukih ozljeda </w:t>
      </w:r>
      <w:r w:rsidRPr="005F07A8" w:rsidR="005F07A8">
        <w:t>zbog čega ostvaruje minimalne prihode</w:t>
      </w:r>
      <w:r w:rsidRPr="005F07A8" w:rsidR="00D01CD6">
        <w:t>, sud je odlučio okrivljenika osloboditi obveze da naknadi troškove paušalnog iznosa prekršajnog postupka ovog suda, smatrajući da bi njihovim plaćanjem bilo dovedeno u pitanje njegovo uzdržavanje</w:t>
      </w:r>
      <w:r w:rsidRPr="005F07A8" w:rsidR="005F07A8">
        <w:t xml:space="preserve"> i uzdržavanje njegove obitelji</w:t>
      </w:r>
      <w:r w:rsidRPr="005F07A8" w:rsidR="00D01CD6">
        <w:t>.</w:t>
      </w:r>
    </w:p>
    <w:p w:rsidRPr="005F07A8" w:rsidR="00F7589B" w:rsidP="00F7589B" w:rsidRDefault="00F7589B">
      <w:pPr>
        <w:rPr>
          <w:color w:val="auto"/>
        </w:rPr>
      </w:pPr>
    </w:p>
    <w:p w:rsidRPr="005F07A8" w:rsidR="00F7589B" w:rsidP="00F7589B" w:rsidRDefault="00F7589B">
      <w:pPr>
        <w:pStyle w:val="Odlomakpopisa"/>
        <w:ind w:left="0"/>
      </w:pPr>
      <w:r w:rsidRPr="005F07A8">
        <w:t>8. Slijedom navedenog valjalo je odlučiti kao u izreci presude.</w:t>
      </w:r>
    </w:p>
    <w:p w:rsidRPr="005F07A8" w:rsidR="005D3280" w:rsidP="000A33D0" w:rsidRDefault="005D3280"/>
    <w:p w:rsidRPr="005F07A8" w:rsidR="00623869" w:rsidP="000A33D0" w:rsidRDefault="00623869">
      <w:pPr>
        <w:jc w:val="center"/>
      </w:pPr>
      <w:r w:rsidRPr="005F07A8">
        <w:t xml:space="preserve">U Rijeci </w:t>
      </w:r>
      <w:r w:rsidRPr="005F07A8" w:rsidR="00F7589B">
        <w:t>26</w:t>
      </w:r>
      <w:r w:rsidRPr="005F07A8" w:rsidR="00F7155C">
        <w:t>. ožujka</w:t>
      </w:r>
      <w:r w:rsidRPr="005F07A8" w:rsidR="00F12DBF">
        <w:t xml:space="preserve"> 2026</w:t>
      </w:r>
      <w:r w:rsidRPr="005F07A8" w:rsidR="008E24D9">
        <w:t>.</w:t>
      </w:r>
    </w:p>
    <w:p w:rsidRPr="005F07A8" w:rsidR="008E24D9" w:rsidP="000A33D0" w:rsidRDefault="008E24D9"/>
    <w:p w:rsidRPr="005F07A8" w:rsidR="00DC0588" w:rsidP="000A33D0" w:rsidRDefault="00F7155C">
      <w:r w:rsidRPr="005F07A8">
        <w:t>Zapisničar</w:t>
      </w:r>
      <w:r w:rsidRPr="005F07A8">
        <w:tab/>
      </w:r>
      <w:r w:rsidRPr="005F07A8">
        <w:tab/>
      </w:r>
      <w:r w:rsidRPr="005F07A8">
        <w:tab/>
      </w:r>
      <w:r w:rsidRPr="005F07A8" w:rsidR="00AB56D6">
        <w:tab/>
      </w:r>
      <w:r w:rsidRPr="005F07A8" w:rsidR="00AB56D6">
        <w:tab/>
      </w:r>
      <w:r w:rsidRPr="005F07A8" w:rsidR="00AB56D6">
        <w:tab/>
      </w:r>
      <w:r w:rsidRPr="005F07A8" w:rsidR="00AB56D6">
        <w:tab/>
      </w:r>
      <w:r w:rsidRPr="005F07A8" w:rsidR="00AB56D6">
        <w:tab/>
      </w:r>
      <w:r w:rsidRPr="005F07A8" w:rsidR="00DC0588">
        <w:t>Sudac</w:t>
      </w:r>
    </w:p>
    <w:p w:rsidRPr="005F07A8" w:rsidR="00DC0588" w:rsidP="000A33D0" w:rsidRDefault="00DC0588"/>
    <w:p w:rsidRPr="005F07A8" w:rsidR="00472F77" w:rsidP="000A33D0" w:rsidRDefault="00F7155C">
      <w:r w:rsidRPr="005F07A8">
        <w:t>Maja Lekić</w:t>
      </w:r>
      <w:r w:rsidRPr="005F07A8" w:rsidR="000C1FE7">
        <w:t>, v.r.</w:t>
      </w:r>
      <w:r w:rsidRPr="005F07A8" w:rsidR="000C1FE7">
        <w:tab/>
      </w:r>
      <w:r w:rsidRPr="005F07A8" w:rsidR="000C1FE7">
        <w:tab/>
      </w:r>
      <w:r w:rsidRPr="005F07A8" w:rsidR="000C1FE7">
        <w:tab/>
      </w:r>
      <w:r w:rsidRPr="005F07A8" w:rsidR="000C1FE7">
        <w:tab/>
      </w:r>
      <w:r w:rsidRPr="005F07A8">
        <w:tab/>
      </w:r>
      <w:r w:rsidRPr="005F07A8">
        <w:tab/>
      </w:r>
      <w:r w:rsidRPr="005F07A8" w:rsidR="000C1FE7">
        <w:tab/>
      </w:r>
      <w:r w:rsidRPr="005F07A8">
        <w:t>Sanja Crljen Mrvoš</w:t>
      </w:r>
      <w:r w:rsidRPr="005F07A8" w:rsidR="000C1FE7">
        <w:t>, v.r.</w:t>
      </w:r>
    </w:p>
    <w:p w:rsidRPr="005F07A8" w:rsidR="000C1FE7" w:rsidP="000A33D0" w:rsidRDefault="000C1FE7"/>
    <w:p w:rsidRPr="005F07A8" w:rsidR="00E20A44" w:rsidP="000A33D0" w:rsidRDefault="00E20A44"/>
    <w:p w:rsidRPr="005F07A8" w:rsidR="00E20A44" w:rsidP="000A33D0" w:rsidRDefault="00E20A44"/>
    <w:p w:rsidRPr="005F07A8" w:rsidR="00E20A44" w:rsidP="000A33D0" w:rsidRDefault="00E20A44"/>
    <w:p w:rsidRPr="005F07A8" w:rsidR="00B13994" w:rsidP="000A33D0" w:rsidRDefault="00B13994">
      <w:r w:rsidRPr="005F07A8">
        <w:t>UPUTA O PRAVU NA ŽALBU</w:t>
      </w:r>
    </w:p>
    <w:p w:rsidRPr="005F07A8" w:rsidR="00B13994" w:rsidP="000A33D0" w:rsidRDefault="00301671">
      <w:r w:rsidRPr="005F07A8">
        <w:t>Protiv presude ovlaštene osobe mogu podnijeti žalbu u roku od 8 (osam) dana od dana dostave prijepisa presude u dovoljnom broju primjeraka za prvostupanjski i drugostupanjski sud</w:t>
      </w:r>
      <w:r w:rsidRPr="005F07A8" w:rsidR="008B3F27">
        <w:t>.</w:t>
      </w:r>
      <w:r w:rsidRPr="005F07A8" w:rsidR="00E20A44">
        <w:t xml:space="preserve"> O žalbi odlučuje Visoki prekršajni sud Republike Hrvatske.</w:t>
      </w:r>
    </w:p>
    <w:p w:rsidRPr="005F07A8" w:rsidR="00D9552F" w:rsidP="000A33D0" w:rsidRDefault="00D9552F"/>
    <w:p w:rsidRPr="005F07A8" w:rsidR="00CA07B3" w:rsidP="000A33D0" w:rsidRDefault="00CA07B3"/>
    <w:p w:rsidRPr="005F07A8" w:rsidR="00CA07B3" w:rsidP="000A33D0" w:rsidRDefault="00CA07B3"/>
    <w:p w:rsidRPr="005F07A8" w:rsidR="006B54D6" w:rsidP="000A33D0" w:rsidRDefault="006B54D6">
      <w:r w:rsidRPr="005F07A8">
        <w:t>DNA:</w:t>
      </w:r>
    </w:p>
    <w:p w:rsidRPr="005F07A8" w:rsidR="006B54D6" w:rsidP="000A33D0" w:rsidRDefault="006B54D6">
      <w:r w:rsidRPr="005F07A8">
        <w:t>- ovlašteni tužitelj;</w:t>
      </w:r>
    </w:p>
    <w:p w:rsidRPr="005F07A8" w:rsidR="00D13CB3" w:rsidP="000A33D0" w:rsidRDefault="006B54D6">
      <w:r w:rsidRPr="005F07A8">
        <w:t xml:space="preserve">- </w:t>
      </w:r>
      <w:r w:rsidRPr="005F07A8" w:rsidR="00F131E8">
        <w:t>okrivljen</w:t>
      </w:r>
      <w:r w:rsidRPr="005F07A8">
        <w:t>ik uz uplatnic</w:t>
      </w:r>
      <w:r w:rsidRPr="005F07A8" w:rsidR="00A01B81">
        <w:t>e</w:t>
      </w:r>
    </w:p>
    <w:p w:rsidRPr="005F07A8" w:rsidR="000C1FE7" w:rsidP="000A33D0" w:rsidRDefault="000C1FE7"/>
    <w:p w:rsidRPr="005F07A8" w:rsidR="000C1FE7" w:rsidP="000A33D0" w:rsidRDefault="000C1FE7"/>
    <w:p w:rsidRPr="005F07A8" w:rsidR="000C1FE7" w:rsidP="000A33D0" w:rsidRDefault="000C1FE7"/>
    <w:p w:rsidRPr="005F07A8" w:rsidR="000C1FE7" w:rsidP="000A33D0" w:rsidRDefault="000C1FE7">
      <w:pPr>
        <w:jc w:val="center"/>
      </w:pPr>
      <w:r w:rsidRPr="005F07A8">
        <w:t>Za točnost otpravka - ovlašteni službenik</w:t>
      </w:r>
    </w:p>
    <w:p w:rsidRPr="005F07A8" w:rsidR="000C1FE7" w:rsidP="000A33D0" w:rsidRDefault="000C1FE7"/>
    <w:p w:rsidRPr="00B83D0E" w:rsidR="000C1FE7" w:rsidP="000A33D0" w:rsidRDefault="000C1FE7">
      <w:pPr>
        <w:jc w:val="center"/>
      </w:pPr>
      <w:r w:rsidRPr="005F07A8">
        <w:t>Maja Lekić</w:t>
      </w:r>
    </w:p>
    <w:p w:rsidRPr="00B83D0E" w:rsidR="000C1FE7" w:rsidP="000A33D0" w:rsidRDefault="000C1FE7"/>
    <w:p w:rsidRPr="008D0D0B" w:rsidR="000C1FE7" w:rsidP="000A33D0" w:rsidRDefault="000C1FE7"/>
    <w:sectPr w:rsidRPr="008D0D0B" w:rsidR="000C1FE7" w:rsidSect="00614237">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6735C" w:rsidP="00614237" w:rsidRDefault="00B6735C">
      <w:r>
        <w:separator/>
      </w:r>
    </w:p>
  </w:endnote>
  <w:endnote w:type="continuationSeparator" w:id="0">
    <w:p w:rsidR="00B6735C" w:rsidP="00614237" w:rsidRDefault="00B6735C">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6735C" w:rsidP="00614237" w:rsidRDefault="00B6735C">
      <w:r>
        <w:separator/>
      </w:r>
    </w:p>
  </w:footnote>
  <w:footnote w:type="continuationSeparator" w:id="0">
    <w:p w:rsidR="00B6735C" w:rsidP="00614237" w:rsidRDefault="00B6735C">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121518" w:rsidR="00614237" w:rsidP="00614237" w:rsidRDefault="00614237">
    <w:pPr>
      <w:jc w:val="right"/>
    </w:pPr>
    <w:r w:rsidRPr="00121518">
      <w:t>Poslovni broj</w:t>
    </w:r>
    <w:r w:rsidR="008D0D0B">
      <w:t xml:space="preserve"> </w:t>
    </w:r>
    <w:r w:rsidRPr="00736B58" w:rsidR="00AF5996">
      <w:t>Pp</w:t>
    </w:r>
    <w:r w:rsidR="00AF5996">
      <w:t>-</w:t>
    </w:r>
    <w:r w:rsidR="00B225FA">
      <w:t>1530</w:t>
    </w:r>
    <w:r w:rsidR="00277481">
      <w:t>/202</w:t>
    </w:r>
    <w:r w:rsidR="00333ABB">
      <w:t>3</w:t>
    </w:r>
    <w:r w:rsidRPr="00745964" w:rsidR="00AF5996">
      <w:t>-</w:t>
    </w:r>
    <w:r w:rsidR="009B3F6B">
      <w:t>10</w:t>
    </w:r>
  </w:p>
  <w:p w:rsidR="00614237" w:rsidRDefault="00614237">
    <w:pPr>
      <w:pStyle w:val="Zaglavlje"/>
      <w:jc w:val="center"/>
    </w:pPr>
    <w:r w:rsidRPr="00121518">
      <w:t xml:space="preserve">- </w:t>
    </w:r>
    <w:sdt>
      <w:sdtPr>
        <w:id w:val="-1861434021"/>
        <w:docPartObj>
          <w:docPartGallery w:val="Page Numbers (Top of Page)"/>
          <w:docPartUnique/>
        </w:docPartObj>
      </w:sdtPr>
      <w:sdtEndPr/>
      <w:sdtContent>
        <w:r w:rsidRPr="00121518">
          <w:fldChar w:fldCharType="begin"/>
        </w:r>
        <w:r w:rsidRPr="00121518">
          <w:instrText>PAGE   \* MERGEFORMAT</w:instrText>
        </w:r>
        <w:r w:rsidRPr="00121518">
          <w:fldChar w:fldCharType="separate"/>
        </w:r>
        <w:r w:rsidR="007A4039">
          <w:rPr>
            <w:noProof/>
          </w:rPr>
          <w:t>6</w:t>
        </w:r>
        <w:r w:rsidRPr="00121518">
          <w:fldChar w:fldCharType="end"/>
        </w:r>
        <w:r w:rsidRPr="00121518">
          <w:t xml:space="preserve"> -</w:t>
        </w:r>
      </w:sdtContent>
    </w:sdt>
  </w:p>
  <w:p w:rsidR="00614237" w:rsidRDefault="00614237">
    <w:pPr>
      <w:pStyle w:val="Zaglavlje"/>
    </w:pPr>
  </w:p>
  <w:p w:rsidR="00614237" w:rsidRDefault="00614237">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343AC"/>
    <w:multiLevelType w:val="hybridMultilevel"/>
    <w:tmpl w:val="304EA452"/>
    <w:lvl w:ilvl="0" w:tplc="52D87D3E">
      <w:start w:val="1"/>
      <w:numFmt w:val="decimal"/>
      <w:lvlRestart w:val="0"/>
      <w:lvlText w:val="%1."/>
      <w:lvlJc w:val="left"/>
      <w:pPr>
        <w:ind w:left="720" w:hanging="363"/>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60E6506"/>
    <w:multiLevelType w:val="multilevel"/>
    <w:tmpl w:val="E4A2CB3A"/>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8F8479B"/>
    <w:multiLevelType w:val="multilevel"/>
    <w:tmpl w:val="9C38A93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11D2FD3"/>
    <w:multiLevelType w:val="hybridMultilevel"/>
    <w:tmpl w:val="EDB623CC"/>
    <w:lvl w:ilvl="0" w:tplc="B1FA5764">
      <w:start w:val="1"/>
      <w:numFmt w:val="decimal"/>
      <w:lvlRestart w:val="0"/>
      <w:lvlText w:val="%1."/>
      <w:lvlJc w:val="left"/>
      <w:pPr>
        <w:ind w:left="720" w:hanging="363"/>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1B5C48F0"/>
    <w:multiLevelType w:val="multilevel"/>
    <w:tmpl w:val="CA7EE9C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36B574F6"/>
    <w:multiLevelType w:val="multilevel"/>
    <w:tmpl w:val="9766CE1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3A157A64"/>
    <w:multiLevelType w:val="hybridMultilevel"/>
    <w:tmpl w:val="54466F9A"/>
    <w:lvl w:ilvl="0" w:tplc="AA9E13C2">
      <w:start w:val="1"/>
      <w:numFmt w:val="decimal"/>
      <w:lvlRestart w:val="0"/>
      <w:lvlText w:val="%1."/>
      <w:lvlJc w:val="left"/>
      <w:pPr>
        <w:ind w:left="720" w:hanging="363"/>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3C774FB1"/>
    <w:multiLevelType w:val="hybridMultilevel"/>
    <w:tmpl w:val="E8303306"/>
    <w:lvl w:ilvl="0" w:tplc="52D87D3E">
      <w:start w:val="1"/>
      <w:numFmt w:val="decimal"/>
      <w:lvlRestart w:val="0"/>
      <w:lvlText w:val="%1."/>
      <w:lvlJc w:val="left"/>
      <w:pPr>
        <w:ind w:left="720" w:hanging="363"/>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409E41ED"/>
    <w:multiLevelType w:val="multilevel"/>
    <w:tmpl w:val="AD90DC86"/>
    <w:lvl w:ilvl="0">
      <w:start w:val="1"/>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483145FB"/>
    <w:multiLevelType w:val="multilevel"/>
    <w:tmpl w:val="F294BFE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4A7F3FAF"/>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86A22DD"/>
    <w:multiLevelType w:val="hybridMultilevel"/>
    <w:tmpl w:val="CBDC5872"/>
    <w:lvl w:ilvl="0" w:tplc="79702488">
      <w:numFmt w:val="bullet"/>
      <w:lvlText w:val="-"/>
      <w:lvlJc w:val="left"/>
      <w:pPr>
        <w:ind w:left="1068" w:hanging="360"/>
      </w:pPr>
      <w:rPr>
        <w:rFonts w:hint="default" w:ascii="Arial" w:hAnsi="Arial" w:eastAsia="Times New Roman" w:cs="Arial"/>
      </w:rPr>
    </w:lvl>
    <w:lvl w:ilvl="1" w:tplc="041A0003">
      <w:start w:val="1"/>
      <w:numFmt w:val="bullet"/>
      <w:lvlText w:val="o"/>
      <w:lvlJc w:val="left"/>
      <w:pPr>
        <w:ind w:left="1788" w:hanging="360"/>
      </w:pPr>
      <w:rPr>
        <w:rFonts w:hint="default" w:ascii="Courier New" w:hAnsi="Courier New" w:cs="Courier New"/>
      </w:rPr>
    </w:lvl>
    <w:lvl w:ilvl="2" w:tplc="041A0005">
      <w:start w:val="1"/>
      <w:numFmt w:val="bullet"/>
      <w:lvlText w:val=""/>
      <w:lvlJc w:val="left"/>
      <w:pPr>
        <w:ind w:left="2508" w:hanging="360"/>
      </w:pPr>
      <w:rPr>
        <w:rFonts w:hint="default" w:ascii="Wingdings" w:hAnsi="Wingdings"/>
      </w:rPr>
    </w:lvl>
    <w:lvl w:ilvl="3" w:tplc="041A0001">
      <w:start w:val="1"/>
      <w:numFmt w:val="bullet"/>
      <w:lvlText w:val=""/>
      <w:lvlJc w:val="left"/>
      <w:pPr>
        <w:ind w:left="3228" w:hanging="360"/>
      </w:pPr>
      <w:rPr>
        <w:rFonts w:hint="default" w:ascii="Symbol" w:hAnsi="Symbol"/>
      </w:rPr>
    </w:lvl>
    <w:lvl w:ilvl="4" w:tplc="041A0003">
      <w:start w:val="1"/>
      <w:numFmt w:val="bullet"/>
      <w:lvlText w:val="o"/>
      <w:lvlJc w:val="left"/>
      <w:pPr>
        <w:ind w:left="3948" w:hanging="360"/>
      </w:pPr>
      <w:rPr>
        <w:rFonts w:hint="default" w:ascii="Courier New" w:hAnsi="Courier New" w:cs="Courier New"/>
      </w:rPr>
    </w:lvl>
    <w:lvl w:ilvl="5" w:tplc="041A0005">
      <w:start w:val="1"/>
      <w:numFmt w:val="bullet"/>
      <w:lvlText w:val=""/>
      <w:lvlJc w:val="left"/>
      <w:pPr>
        <w:ind w:left="4668" w:hanging="360"/>
      </w:pPr>
      <w:rPr>
        <w:rFonts w:hint="default" w:ascii="Wingdings" w:hAnsi="Wingdings"/>
      </w:rPr>
    </w:lvl>
    <w:lvl w:ilvl="6" w:tplc="041A0001">
      <w:start w:val="1"/>
      <w:numFmt w:val="bullet"/>
      <w:lvlText w:val=""/>
      <w:lvlJc w:val="left"/>
      <w:pPr>
        <w:ind w:left="5388" w:hanging="360"/>
      </w:pPr>
      <w:rPr>
        <w:rFonts w:hint="default" w:ascii="Symbol" w:hAnsi="Symbol"/>
      </w:rPr>
    </w:lvl>
    <w:lvl w:ilvl="7" w:tplc="041A0003">
      <w:start w:val="1"/>
      <w:numFmt w:val="bullet"/>
      <w:lvlText w:val="o"/>
      <w:lvlJc w:val="left"/>
      <w:pPr>
        <w:ind w:left="6108" w:hanging="360"/>
      </w:pPr>
      <w:rPr>
        <w:rFonts w:hint="default" w:ascii="Courier New" w:hAnsi="Courier New" w:cs="Courier New"/>
      </w:rPr>
    </w:lvl>
    <w:lvl w:ilvl="8" w:tplc="041A0005">
      <w:start w:val="1"/>
      <w:numFmt w:val="bullet"/>
      <w:lvlText w:val=""/>
      <w:lvlJc w:val="left"/>
      <w:pPr>
        <w:ind w:left="6828" w:hanging="360"/>
      </w:pPr>
      <w:rPr>
        <w:rFonts w:hint="default" w:ascii="Wingdings" w:hAnsi="Wingdings"/>
      </w:rPr>
    </w:lvl>
  </w:abstractNum>
  <w:abstractNum w:abstractNumId="12">
    <w:nsid w:val="6EAF7046"/>
    <w:multiLevelType w:val="hybridMultilevel"/>
    <w:tmpl w:val="00B6C596"/>
    <w:lvl w:ilvl="0" w:tplc="67CEB2C6">
      <w:start w:val="1"/>
      <w:numFmt w:val="decimal"/>
      <w:lvlRestart w:val="0"/>
      <w:lvlText w:val="%1."/>
      <w:lvlJc w:val="left"/>
      <w:pPr>
        <w:ind w:left="720" w:hanging="363"/>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7BAB2C35"/>
    <w:multiLevelType w:val="hybridMultilevel"/>
    <w:tmpl w:val="66F2C8DE"/>
    <w:lvl w:ilvl="0" w:tplc="8A7AD280">
      <w:start w:val="1"/>
      <w:numFmt w:val="decimal"/>
      <w:lvlRestart w:val="0"/>
      <w:lvlText w:val="%1."/>
      <w:lvlJc w:val="left"/>
      <w:pPr>
        <w:ind w:left="720" w:hanging="363"/>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
  </w:num>
  <w:num w:numId="2">
    <w:abstractNumId w:val="13"/>
  </w:num>
  <w:num w:numId="3">
    <w:abstractNumId w:val="12"/>
  </w:num>
  <w:num w:numId="4">
    <w:abstractNumId w:val="0"/>
  </w:num>
  <w:num w:numId="5">
    <w:abstractNumId w:val="7"/>
  </w:num>
  <w:num w:numId="6">
    <w:abstractNumId w:val="6"/>
  </w:num>
  <w:num w:numId="7">
    <w:abstractNumId w:val="5"/>
  </w:num>
  <w:num w:numId="8">
    <w:abstractNumId w:val="8"/>
  </w:num>
  <w:num w:numId="9">
    <w:abstractNumId w:val="9"/>
  </w:num>
  <w:num w:numId="10">
    <w:abstractNumId w:val="4"/>
  </w:num>
  <w:num w:numId="11">
    <w:abstractNumId w:val="11"/>
  </w:num>
  <w:num w:numId="12">
    <w:abstractNumId w:val="2"/>
  </w:num>
  <w:num w:numId="13">
    <w:abstractNumId w:val="1"/>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16"/>
  <w:attachedTemplate r:id="rId1"/>
  <w:defaultTabStop w:val="708"/>
  <w:hyphenationZone w:val="425"/>
  <w:characterSpacingControl w:val="doNotCompress"/>
  <w:savePreviewPicture/>
  <w:hdrShapeDefaults>
    <o:shapedefaults spidmax="4097"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7359"/>
    <w:rsid w:val="000007C6"/>
    <w:rsid w:val="00000806"/>
    <w:rsid w:val="00001209"/>
    <w:rsid w:val="00006AC6"/>
    <w:rsid w:val="00007339"/>
    <w:rsid w:val="0001013D"/>
    <w:rsid w:val="0001091F"/>
    <w:rsid w:val="00011494"/>
    <w:rsid w:val="00011FC7"/>
    <w:rsid w:val="000146D9"/>
    <w:rsid w:val="0001538E"/>
    <w:rsid w:val="0001566E"/>
    <w:rsid w:val="00025EA1"/>
    <w:rsid w:val="000268E0"/>
    <w:rsid w:val="0003012E"/>
    <w:rsid w:val="000317A2"/>
    <w:rsid w:val="00032EC8"/>
    <w:rsid w:val="0003452C"/>
    <w:rsid w:val="00034FCE"/>
    <w:rsid w:val="00035956"/>
    <w:rsid w:val="000363CB"/>
    <w:rsid w:val="00042B2E"/>
    <w:rsid w:val="00042EF7"/>
    <w:rsid w:val="0004428C"/>
    <w:rsid w:val="00045194"/>
    <w:rsid w:val="00045E11"/>
    <w:rsid w:val="00046714"/>
    <w:rsid w:val="00050818"/>
    <w:rsid w:val="00051073"/>
    <w:rsid w:val="0005242E"/>
    <w:rsid w:val="0005495F"/>
    <w:rsid w:val="00054B4F"/>
    <w:rsid w:val="00054B9D"/>
    <w:rsid w:val="00057B88"/>
    <w:rsid w:val="00061A35"/>
    <w:rsid w:val="00062AAE"/>
    <w:rsid w:val="00066EBB"/>
    <w:rsid w:val="0006753C"/>
    <w:rsid w:val="000757C4"/>
    <w:rsid w:val="00077FDC"/>
    <w:rsid w:val="00080159"/>
    <w:rsid w:val="000803BC"/>
    <w:rsid w:val="00080B03"/>
    <w:rsid w:val="00080EE2"/>
    <w:rsid w:val="000810A5"/>
    <w:rsid w:val="000838CD"/>
    <w:rsid w:val="00085361"/>
    <w:rsid w:val="00085E82"/>
    <w:rsid w:val="0008754C"/>
    <w:rsid w:val="00087BBE"/>
    <w:rsid w:val="00090730"/>
    <w:rsid w:val="00091518"/>
    <w:rsid w:val="00092233"/>
    <w:rsid w:val="00092B09"/>
    <w:rsid w:val="00092B75"/>
    <w:rsid w:val="000937E0"/>
    <w:rsid w:val="00095BE6"/>
    <w:rsid w:val="0009627D"/>
    <w:rsid w:val="00096AB7"/>
    <w:rsid w:val="000A2FAD"/>
    <w:rsid w:val="000A33D0"/>
    <w:rsid w:val="000A34EA"/>
    <w:rsid w:val="000A559F"/>
    <w:rsid w:val="000A5AF6"/>
    <w:rsid w:val="000A69CA"/>
    <w:rsid w:val="000B0DDF"/>
    <w:rsid w:val="000B0F7F"/>
    <w:rsid w:val="000B136F"/>
    <w:rsid w:val="000B146B"/>
    <w:rsid w:val="000B149C"/>
    <w:rsid w:val="000B27F1"/>
    <w:rsid w:val="000B3F41"/>
    <w:rsid w:val="000B5F62"/>
    <w:rsid w:val="000C0940"/>
    <w:rsid w:val="000C0B05"/>
    <w:rsid w:val="000C1771"/>
    <w:rsid w:val="000C1A59"/>
    <w:rsid w:val="000C1F7B"/>
    <w:rsid w:val="000C1FE7"/>
    <w:rsid w:val="000C3018"/>
    <w:rsid w:val="000D04AF"/>
    <w:rsid w:val="000D17E0"/>
    <w:rsid w:val="000D1E10"/>
    <w:rsid w:val="000D2C02"/>
    <w:rsid w:val="000D348F"/>
    <w:rsid w:val="000D3EFD"/>
    <w:rsid w:val="000D432D"/>
    <w:rsid w:val="000D57A2"/>
    <w:rsid w:val="000D5A68"/>
    <w:rsid w:val="000D68E5"/>
    <w:rsid w:val="000D75AF"/>
    <w:rsid w:val="000E05A3"/>
    <w:rsid w:val="000E2FFC"/>
    <w:rsid w:val="000E491B"/>
    <w:rsid w:val="000E70AD"/>
    <w:rsid w:val="000E7387"/>
    <w:rsid w:val="000E7B7F"/>
    <w:rsid w:val="000F1F9A"/>
    <w:rsid w:val="000F319F"/>
    <w:rsid w:val="000F4CF7"/>
    <w:rsid w:val="000F7BC8"/>
    <w:rsid w:val="00101B33"/>
    <w:rsid w:val="00101BDF"/>
    <w:rsid w:val="00101E41"/>
    <w:rsid w:val="00101F60"/>
    <w:rsid w:val="00103342"/>
    <w:rsid w:val="00103DDC"/>
    <w:rsid w:val="001045A2"/>
    <w:rsid w:val="00105957"/>
    <w:rsid w:val="001069ED"/>
    <w:rsid w:val="00112273"/>
    <w:rsid w:val="0011426F"/>
    <w:rsid w:val="00121518"/>
    <w:rsid w:val="00123E23"/>
    <w:rsid w:val="00124BD7"/>
    <w:rsid w:val="00124F10"/>
    <w:rsid w:val="0013010C"/>
    <w:rsid w:val="00130198"/>
    <w:rsid w:val="00130F31"/>
    <w:rsid w:val="00131AB9"/>
    <w:rsid w:val="00132BEB"/>
    <w:rsid w:val="00132CB9"/>
    <w:rsid w:val="00134AB8"/>
    <w:rsid w:val="0014074F"/>
    <w:rsid w:val="0014115F"/>
    <w:rsid w:val="001424CE"/>
    <w:rsid w:val="00144359"/>
    <w:rsid w:val="00144766"/>
    <w:rsid w:val="00147275"/>
    <w:rsid w:val="00147D0F"/>
    <w:rsid w:val="0015036B"/>
    <w:rsid w:val="0015431E"/>
    <w:rsid w:val="00161C95"/>
    <w:rsid w:val="00163F7E"/>
    <w:rsid w:val="0016757A"/>
    <w:rsid w:val="00172056"/>
    <w:rsid w:val="001738C4"/>
    <w:rsid w:val="00174EC2"/>
    <w:rsid w:val="001770AF"/>
    <w:rsid w:val="00177A7D"/>
    <w:rsid w:val="00181085"/>
    <w:rsid w:val="00183183"/>
    <w:rsid w:val="001834AD"/>
    <w:rsid w:val="0018516C"/>
    <w:rsid w:val="001912A7"/>
    <w:rsid w:val="00191CB8"/>
    <w:rsid w:val="00194445"/>
    <w:rsid w:val="00197BA7"/>
    <w:rsid w:val="001A2587"/>
    <w:rsid w:val="001A50EE"/>
    <w:rsid w:val="001A6773"/>
    <w:rsid w:val="001B1FE6"/>
    <w:rsid w:val="001B47B3"/>
    <w:rsid w:val="001B522F"/>
    <w:rsid w:val="001B739D"/>
    <w:rsid w:val="001C02DF"/>
    <w:rsid w:val="001C293D"/>
    <w:rsid w:val="001C351F"/>
    <w:rsid w:val="001C6405"/>
    <w:rsid w:val="001D2574"/>
    <w:rsid w:val="001D2F60"/>
    <w:rsid w:val="001D5ACD"/>
    <w:rsid w:val="001E059F"/>
    <w:rsid w:val="001E255F"/>
    <w:rsid w:val="001E3ABF"/>
    <w:rsid w:val="001E3FCF"/>
    <w:rsid w:val="001E4590"/>
    <w:rsid w:val="001E52FF"/>
    <w:rsid w:val="001E73A3"/>
    <w:rsid w:val="001F0FFC"/>
    <w:rsid w:val="001F23DF"/>
    <w:rsid w:val="001F2713"/>
    <w:rsid w:val="001F2DB2"/>
    <w:rsid w:val="001F4658"/>
    <w:rsid w:val="001F6B7D"/>
    <w:rsid w:val="001F6E46"/>
    <w:rsid w:val="001F7DA4"/>
    <w:rsid w:val="002001E7"/>
    <w:rsid w:val="00200A82"/>
    <w:rsid w:val="00202956"/>
    <w:rsid w:val="002064A8"/>
    <w:rsid w:val="002069C8"/>
    <w:rsid w:val="002069EF"/>
    <w:rsid w:val="00206FA3"/>
    <w:rsid w:val="00210321"/>
    <w:rsid w:val="00212905"/>
    <w:rsid w:val="00213122"/>
    <w:rsid w:val="002137E4"/>
    <w:rsid w:val="00214274"/>
    <w:rsid w:val="002144F4"/>
    <w:rsid w:val="002157BB"/>
    <w:rsid w:val="00216E72"/>
    <w:rsid w:val="00220FEA"/>
    <w:rsid w:val="002220C4"/>
    <w:rsid w:val="002249D3"/>
    <w:rsid w:val="00224D2B"/>
    <w:rsid w:val="00224ECC"/>
    <w:rsid w:val="00224F32"/>
    <w:rsid w:val="0022660B"/>
    <w:rsid w:val="002270C8"/>
    <w:rsid w:val="00227154"/>
    <w:rsid w:val="002311C7"/>
    <w:rsid w:val="002319FD"/>
    <w:rsid w:val="0023399C"/>
    <w:rsid w:val="00233D78"/>
    <w:rsid w:val="002349FD"/>
    <w:rsid w:val="002362C0"/>
    <w:rsid w:val="00237B95"/>
    <w:rsid w:val="00240163"/>
    <w:rsid w:val="00240E2B"/>
    <w:rsid w:val="00242EF0"/>
    <w:rsid w:val="00243CA6"/>
    <w:rsid w:val="002448AE"/>
    <w:rsid w:val="0024526E"/>
    <w:rsid w:val="002455B8"/>
    <w:rsid w:val="002458D5"/>
    <w:rsid w:val="00245D80"/>
    <w:rsid w:val="00246A3A"/>
    <w:rsid w:val="00246F7B"/>
    <w:rsid w:val="0025040E"/>
    <w:rsid w:val="0025184C"/>
    <w:rsid w:val="00256EDD"/>
    <w:rsid w:val="00257CD5"/>
    <w:rsid w:val="00260693"/>
    <w:rsid w:val="0026150C"/>
    <w:rsid w:val="00261629"/>
    <w:rsid w:val="0026341C"/>
    <w:rsid w:val="00264692"/>
    <w:rsid w:val="002647A7"/>
    <w:rsid w:val="00265174"/>
    <w:rsid w:val="00265F35"/>
    <w:rsid w:val="0027171E"/>
    <w:rsid w:val="002736D8"/>
    <w:rsid w:val="00275225"/>
    <w:rsid w:val="00275835"/>
    <w:rsid w:val="002758C4"/>
    <w:rsid w:val="00277481"/>
    <w:rsid w:val="00281440"/>
    <w:rsid w:val="0028212A"/>
    <w:rsid w:val="0028482F"/>
    <w:rsid w:val="00284D87"/>
    <w:rsid w:val="0028547F"/>
    <w:rsid w:val="00285B0B"/>
    <w:rsid w:val="00286F6A"/>
    <w:rsid w:val="00290AB0"/>
    <w:rsid w:val="00293071"/>
    <w:rsid w:val="00293AB4"/>
    <w:rsid w:val="00294304"/>
    <w:rsid w:val="0029489C"/>
    <w:rsid w:val="002A08FC"/>
    <w:rsid w:val="002A1257"/>
    <w:rsid w:val="002A1834"/>
    <w:rsid w:val="002A33E8"/>
    <w:rsid w:val="002A54B6"/>
    <w:rsid w:val="002A59DF"/>
    <w:rsid w:val="002A75BE"/>
    <w:rsid w:val="002B35DC"/>
    <w:rsid w:val="002B7774"/>
    <w:rsid w:val="002B7E34"/>
    <w:rsid w:val="002C10B2"/>
    <w:rsid w:val="002C151A"/>
    <w:rsid w:val="002C1988"/>
    <w:rsid w:val="002C1CD9"/>
    <w:rsid w:val="002C1E41"/>
    <w:rsid w:val="002C21DC"/>
    <w:rsid w:val="002C2BD3"/>
    <w:rsid w:val="002C3268"/>
    <w:rsid w:val="002C4074"/>
    <w:rsid w:val="002C4D49"/>
    <w:rsid w:val="002C59D3"/>
    <w:rsid w:val="002C6572"/>
    <w:rsid w:val="002C6E02"/>
    <w:rsid w:val="002D2E7B"/>
    <w:rsid w:val="002D3459"/>
    <w:rsid w:val="002D7E79"/>
    <w:rsid w:val="002E29A7"/>
    <w:rsid w:val="002E76D1"/>
    <w:rsid w:val="002F00F1"/>
    <w:rsid w:val="002F37B7"/>
    <w:rsid w:val="002F3EC4"/>
    <w:rsid w:val="002F71FE"/>
    <w:rsid w:val="002F7B86"/>
    <w:rsid w:val="002F7E21"/>
    <w:rsid w:val="00301357"/>
    <w:rsid w:val="00301671"/>
    <w:rsid w:val="0030243F"/>
    <w:rsid w:val="0030279B"/>
    <w:rsid w:val="00304438"/>
    <w:rsid w:val="00304585"/>
    <w:rsid w:val="003057DD"/>
    <w:rsid w:val="003112E5"/>
    <w:rsid w:val="003115ED"/>
    <w:rsid w:val="003122EF"/>
    <w:rsid w:val="003127C6"/>
    <w:rsid w:val="00314DEB"/>
    <w:rsid w:val="003167E3"/>
    <w:rsid w:val="00317701"/>
    <w:rsid w:val="00324A34"/>
    <w:rsid w:val="00325420"/>
    <w:rsid w:val="00327ABC"/>
    <w:rsid w:val="003302AD"/>
    <w:rsid w:val="00332A9C"/>
    <w:rsid w:val="00333482"/>
    <w:rsid w:val="00333ABB"/>
    <w:rsid w:val="00334461"/>
    <w:rsid w:val="003346DB"/>
    <w:rsid w:val="00334C2F"/>
    <w:rsid w:val="0033715D"/>
    <w:rsid w:val="003400FE"/>
    <w:rsid w:val="00343E11"/>
    <w:rsid w:val="00344488"/>
    <w:rsid w:val="003452A1"/>
    <w:rsid w:val="003478A6"/>
    <w:rsid w:val="003546B1"/>
    <w:rsid w:val="003560D8"/>
    <w:rsid w:val="003603C7"/>
    <w:rsid w:val="00361046"/>
    <w:rsid w:val="003623F6"/>
    <w:rsid w:val="00362CB4"/>
    <w:rsid w:val="00366C05"/>
    <w:rsid w:val="00366FE6"/>
    <w:rsid w:val="00367D0B"/>
    <w:rsid w:val="00370C7E"/>
    <w:rsid w:val="00377170"/>
    <w:rsid w:val="003777A3"/>
    <w:rsid w:val="003779A6"/>
    <w:rsid w:val="00380879"/>
    <w:rsid w:val="003813F8"/>
    <w:rsid w:val="00381F48"/>
    <w:rsid w:val="00382BF6"/>
    <w:rsid w:val="00384913"/>
    <w:rsid w:val="00385565"/>
    <w:rsid w:val="00390D15"/>
    <w:rsid w:val="00393263"/>
    <w:rsid w:val="003942B6"/>
    <w:rsid w:val="00394E47"/>
    <w:rsid w:val="003A0F17"/>
    <w:rsid w:val="003A2762"/>
    <w:rsid w:val="003A4E94"/>
    <w:rsid w:val="003A5EF1"/>
    <w:rsid w:val="003A6767"/>
    <w:rsid w:val="003B0634"/>
    <w:rsid w:val="003B13EB"/>
    <w:rsid w:val="003B52B9"/>
    <w:rsid w:val="003B533E"/>
    <w:rsid w:val="003C04B9"/>
    <w:rsid w:val="003C155D"/>
    <w:rsid w:val="003C19FF"/>
    <w:rsid w:val="003C1BAA"/>
    <w:rsid w:val="003C5B04"/>
    <w:rsid w:val="003C619A"/>
    <w:rsid w:val="003C72DB"/>
    <w:rsid w:val="003D180B"/>
    <w:rsid w:val="003D2F8B"/>
    <w:rsid w:val="003D6B6C"/>
    <w:rsid w:val="003E0565"/>
    <w:rsid w:val="003E2ED9"/>
    <w:rsid w:val="003E3B6B"/>
    <w:rsid w:val="003E3CFA"/>
    <w:rsid w:val="003E4DBA"/>
    <w:rsid w:val="003E4E57"/>
    <w:rsid w:val="003E64DD"/>
    <w:rsid w:val="003E6F5B"/>
    <w:rsid w:val="003E7717"/>
    <w:rsid w:val="003F1014"/>
    <w:rsid w:val="003F1791"/>
    <w:rsid w:val="003F5922"/>
    <w:rsid w:val="003F6207"/>
    <w:rsid w:val="003F631B"/>
    <w:rsid w:val="003F71CE"/>
    <w:rsid w:val="00400E29"/>
    <w:rsid w:val="0040352D"/>
    <w:rsid w:val="00405C43"/>
    <w:rsid w:val="00407BAC"/>
    <w:rsid w:val="004113C8"/>
    <w:rsid w:val="00414221"/>
    <w:rsid w:val="004151CA"/>
    <w:rsid w:val="00416268"/>
    <w:rsid w:val="00417409"/>
    <w:rsid w:val="00421436"/>
    <w:rsid w:val="004216B7"/>
    <w:rsid w:val="0042256A"/>
    <w:rsid w:val="00422662"/>
    <w:rsid w:val="00422B95"/>
    <w:rsid w:val="00424034"/>
    <w:rsid w:val="0042662F"/>
    <w:rsid w:val="00426AF5"/>
    <w:rsid w:val="00427D9B"/>
    <w:rsid w:val="00430A16"/>
    <w:rsid w:val="00433F8A"/>
    <w:rsid w:val="0043482D"/>
    <w:rsid w:val="00434A2A"/>
    <w:rsid w:val="0043511A"/>
    <w:rsid w:val="00435412"/>
    <w:rsid w:val="00437655"/>
    <w:rsid w:val="00437DC1"/>
    <w:rsid w:val="00440318"/>
    <w:rsid w:val="004415A1"/>
    <w:rsid w:val="004415BC"/>
    <w:rsid w:val="00441A69"/>
    <w:rsid w:val="00441C0E"/>
    <w:rsid w:val="00444067"/>
    <w:rsid w:val="00446011"/>
    <w:rsid w:val="004467FF"/>
    <w:rsid w:val="00446831"/>
    <w:rsid w:val="00447359"/>
    <w:rsid w:val="00447821"/>
    <w:rsid w:val="004500F4"/>
    <w:rsid w:val="00451256"/>
    <w:rsid w:val="00451D98"/>
    <w:rsid w:val="00453BC9"/>
    <w:rsid w:val="004550F7"/>
    <w:rsid w:val="0045781A"/>
    <w:rsid w:val="00460E7D"/>
    <w:rsid w:val="004622F5"/>
    <w:rsid w:val="00462378"/>
    <w:rsid w:val="00463322"/>
    <w:rsid w:val="00463388"/>
    <w:rsid w:val="00463B3D"/>
    <w:rsid w:val="004641D4"/>
    <w:rsid w:val="00464AEF"/>
    <w:rsid w:val="00464D2D"/>
    <w:rsid w:val="00465B40"/>
    <w:rsid w:val="004662AC"/>
    <w:rsid w:val="00467031"/>
    <w:rsid w:val="004675BE"/>
    <w:rsid w:val="004707DC"/>
    <w:rsid w:val="00472A2A"/>
    <w:rsid w:val="00472F77"/>
    <w:rsid w:val="0047363F"/>
    <w:rsid w:val="00473920"/>
    <w:rsid w:val="00473A14"/>
    <w:rsid w:val="00474366"/>
    <w:rsid w:val="004753D6"/>
    <w:rsid w:val="00476030"/>
    <w:rsid w:val="0048129E"/>
    <w:rsid w:val="00482E46"/>
    <w:rsid w:val="004850CD"/>
    <w:rsid w:val="004858E5"/>
    <w:rsid w:val="00485DF1"/>
    <w:rsid w:val="0048684C"/>
    <w:rsid w:val="00487157"/>
    <w:rsid w:val="00487F59"/>
    <w:rsid w:val="00491328"/>
    <w:rsid w:val="004A2362"/>
    <w:rsid w:val="004A26D9"/>
    <w:rsid w:val="004A64E1"/>
    <w:rsid w:val="004A7074"/>
    <w:rsid w:val="004B0A74"/>
    <w:rsid w:val="004B0EFC"/>
    <w:rsid w:val="004B2C3C"/>
    <w:rsid w:val="004B4AC3"/>
    <w:rsid w:val="004B4AF4"/>
    <w:rsid w:val="004B5945"/>
    <w:rsid w:val="004B6204"/>
    <w:rsid w:val="004B6927"/>
    <w:rsid w:val="004B7891"/>
    <w:rsid w:val="004C05F6"/>
    <w:rsid w:val="004C0F8F"/>
    <w:rsid w:val="004C2D84"/>
    <w:rsid w:val="004C3365"/>
    <w:rsid w:val="004C44C7"/>
    <w:rsid w:val="004C4DE8"/>
    <w:rsid w:val="004C5878"/>
    <w:rsid w:val="004C596B"/>
    <w:rsid w:val="004C5B61"/>
    <w:rsid w:val="004C6392"/>
    <w:rsid w:val="004C6884"/>
    <w:rsid w:val="004D0564"/>
    <w:rsid w:val="004D3BDE"/>
    <w:rsid w:val="004D42AD"/>
    <w:rsid w:val="004E0769"/>
    <w:rsid w:val="004E0F96"/>
    <w:rsid w:val="004E2A00"/>
    <w:rsid w:val="004E2D8D"/>
    <w:rsid w:val="004E48EE"/>
    <w:rsid w:val="004E5398"/>
    <w:rsid w:val="004F101F"/>
    <w:rsid w:val="004F3A08"/>
    <w:rsid w:val="004F5659"/>
    <w:rsid w:val="00502E78"/>
    <w:rsid w:val="005046F7"/>
    <w:rsid w:val="005102F7"/>
    <w:rsid w:val="00510BA3"/>
    <w:rsid w:val="00511C17"/>
    <w:rsid w:val="00512701"/>
    <w:rsid w:val="005129D9"/>
    <w:rsid w:val="00513B12"/>
    <w:rsid w:val="005141A2"/>
    <w:rsid w:val="00515E21"/>
    <w:rsid w:val="005174D9"/>
    <w:rsid w:val="00520B96"/>
    <w:rsid w:val="00522A47"/>
    <w:rsid w:val="00524932"/>
    <w:rsid w:val="00525766"/>
    <w:rsid w:val="005261F9"/>
    <w:rsid w:val="00527CD6"/>
    <w:rsid w:val="005304FD"/>
    <w:rsid w:val="0053051B"/>
    <w:rsid w:val="00530E5F"/>
    <w:rsid w:val="00530F19"/>
    <w:rsid w:val="005310CB"/>
    <w:rsid w:val="005336FE"/>
    <w:rsid w:val="00535D84"/>
    <w:rsid w:val="00536583"/>
    <w:rsid w:val="00537A3E"/>
    <w:rsid w:val="00537C4D"/>
    <w:rsid w:val="00537CE8"/>
    <w:rsid w:val="00541B6B"/>
    <w:rsid w:val="00543652"/>
    <w:rsid w:val="0054369C"/>
    <w:rsid w:val="00545BA1"/>
    <w:rsid w:val="00545D03"/>
    <w:rsid w:val="00545E7B"/>
    <w:rsid w:val="005462AD"/>
    <w:rsid w:val="0054776D"/>
    <w:rsid w:val="00552087"/>
    <w:rsid w:val="00552EC9"/>
    <w:rsid w:val="005534D9"/>
    <w:rsid w:val="00553BC8"/>
    <w:rsid w:val="00554B55"/>
    <w:rsid w:val="00556329"/>
    <w:rsid w:val="00556542"/>
    <w:rsid w:val="00560ED6"/>
    <w:rsid w:val="00563A5E"/>
    <w:rsid w:val="0056477C"/>
    <w:rsid w:val="00564E4A"/>
    <w:rsid w:val="0056581D"/>
    <w:rsid w:val="00565DF9"/>
    <w:rsid w:val="00566F98"/>
    <w:rsid w:val="00572057"/>
    <w:rsid w:val="005723EF"/>
    <w:rsid w:val="00573A74"/>
    <w:rsid w:val="00575048"/>
    <w:rsid w:val="00575CFE"/>
    <w:rsid w:val="00576AD3"/>
    <w:rsid w:val="00580F96"/>
    <w:rsid w:val="00581405"/>
    <w:rsid w:val="005848EA"/>
    <w:rsid w:val="00585427"/>
    <w:rsid w:val="00586256"/>
    <w:rsid w:val="00586449"/>
    <w:rsid w:val="00593942"/>
    <w:rsid w:val="00594401"/>
    <w:rsid w:val="005964BE"/>
    <w:rsid w:val="00596A53"/>
    <w:rsid w:val="00597808"/>
    <w:rsid w:val="00597D73"/>
    <w:rsid w:val="005A23E2"/>
    <w:rsid w:val="005A34E3"/>
    <w:rsid w:val="005A5C09"/>
    <w:rsid w:val="005A73D2"/>
    <w:rsid w:val="005B02B8"/>
    <w:rsid w:val="005B0F4B"/>
    <w:rsid w:val="005B148F"/>
    <w:rsid w:val="005B3B58"/>
    <w:rsid w:val="005B3D3A"/>
    <w:rsid w:val="005B4E89"/>
    <w:rsid w:val="005C1399"/>
    <w:rsid w:val="005C365C"/>
    <w:rsid w:val="005C5E23"/>
    <w:rsid w:val="005C7B71"/>
    <w:rsid w:val="005D0210"/>
    <w:rsid w:val="005D23BC"/>
    <w:rsid w:val="005D2D9A"/>
    <w:rsid w:val="005D3280"/>
    <w:rsid w:val="005D40A2"/>
    <w:rsid w:val="005E0D31"/>
    <w:rsid w:val="005E112E"/>
    <w:rsid w:val="005E2EB5"/>
    <w:rsid w:val="005E56C5"/>
    <w:rsid w:val="005E637C"/>
    <w:rsid w:val="005F07A8"/>
    <w:rsid w:val="005F13DF"/>
    <w:rsid w:val="005F1829"/>
    <w:rsid w:val="005F4238"/>
    <w:rsid w:val="005F5FE2"/>
    <w:rsid w:val="005F6CC2"/>
    <w:rsid w:val="005F73BD"/>
    <w:rsid w:val="005F7A55"/>
    <w:rsid w:val="006013D4"/>
    <w:rsid w:val="00601759"/>
    <w:rsid w:val="00601B61"/>
    <w:rsid w:val="00602C4D"/>
    <w:rsid w:val="00606349"/>
    <w:rsid w:val="006074E8"/>
    <w:rsid w:val="006128A2"/>
    <w:rsid w:val="00613DE1"/>
    <w:rsid w:val="00613E6B"/>
    <w:rsid w:val="00614237"/>
    <w:rsid w:val="00615C96"/>
    <w:rsid w:val="00617010"/>
    <w:rsid w:val="00620031"/>
    <w:rsid w:val="00620BE7"/>
    <w:rsid w:val="00622787"/>
    <w:rsid w:val="006230D9"/>
    <w:rsid w:val="00623242"/>
    <w:rsid w:val="00623869"/>
    <w:rsid w:val="00623CFC"/>
    <w:rsid w:val="006241A0"/>
    <w:rsid w:val="00626084"/>
    <w:rsid w:val="006263E1"/>
    <w:rsid w:val="006273F0"/>
    <w:rsid w:val="00627F3F"/>
    <w:rsid w:val="0063420B"/>
    <w:rsid w:val="006355C2"/>
    <w:rsid w:val="006358B4"/>
    <w:rsid w:val="00637213"/>
    <w:rsid w:val="00643F4A"/>
    <w:rsid w:val="006440E5"/>
    <w:rsid w:val="006459BA"/>
    <w:rsid w:val="00645B94"/>
    <w:rsid w:val="00645C18"/>
    <w:rsid w:val="0064650B"/>
    <w:rsid w:val="00646606"/>
    <w:rsid w:val="006563EA"/>
    <w:rsid w:val="00657441"/>
    <w:rsid w:val="00657B05"/>
    <w:rsid w:val="006605F7"/>
    <w:rsid w:val="0066297E"/>
    <w:rsid w:val="00663001"/>
    <w:rsid w:val="006712E1"/>
    <w:rsid w:val="006718C6"/>
    <w:rsid w:val="0067444B"/>
    <w:rsid w:val="006756D3"/>
    <w:rsid w:val="00676649"/>
    <w:rsid w:val="00681272"/>
    <w:rsid w:val="00683F42"/>
    <w:rsid w:val="006856EA"/>
    <w:rsid w:val="00686813"/>
    <w:rsid w:val="00686FD7"/>
    <w:rsid w:val="00687FF9"/>
    <w:rsid w:val="00691DA6"/>
    <w:rsid w:val="00692030"/>
    <w:rsid w:val="00692671"/>
    <w:rsid w:val="006948DD"/>
    <w:rsid w:val="006960F6"/>
    <w:rsid w:val="0069636F"/>
    <w:rsid w:val="00696548"/>
    <w:rsid w:val="0069667D"/>
    <w:rsid w:val="006966DF"/>
    <w:rsid w:val="00697A65"/>
    <w:rsid w:val="006A040A"/>
    <w:rsid w:val="006A0F52"/>
    <w:rsid w:val="006A154C"/>
    <w:rsid w:val="006A2132"/>
    <w:rsid w:val="006A369E"/>
    <w:rsid w:val="006A673B"/>
    <w:rsid w:val="006A789E"/>
    <w:rsid w:val="006A7BDD"/>
    <w:rsid w:val="006B4254"/>
    <w:rsid w:val="006B462D"/>
    <w:rsid w:val="006B54D6"/>
    <w:rsid w:val="006C19CA"/>
    <w:rsid w:val="006C23E4"/>
    <w:rsid w:val="006C3AEC"/>
    <w:rsid w:val="006C6A06"/>
    <w:rsid w:val="006D1B01"/>
    <w:rsid w:val="006D26D9"/>
    <w:rsid w:val="006D32DE"/>
    <w:rsid w:val="006D3DDC"/>
    <w:rsid w:val="006D5625"/>
    <w:rsid w:val="006E08F0"/>
    <w:rsid w:val="006E3B59"/>
    <w:rsid w:val="006F082E"/>
    <w:rsid w:val="006F12CB"/>
    <w:rsid w:val="006F21EE"/>
    <w:rsid w:val="006F2E0D"/>
    <w:rsid w:val="006F2EAF"/>
    <w:rsid w:val="006F32C3"/>
    <w:rsid w:val="006F3D00"/>
    <w:rsid w:val="006F533F"/>
    <w:rsid w:val="006F5930"/>
    <w:rsid w:val="006F5F10"/>
    <w:rsid w:val="006F7D94"/>
    <w:rsid w:val="00703D76"/>
    <w:rsid w:val="0070683A"/>
    <w:rsid w:val="00706DF1"/>
    <w:rsid w:val="00710F33"/>
    <w:rsid w:val="0071244E"/>
    <w:rsid w:val="00714DA5"/>
    <w:rsid w:val="00715D59"/>
    <w:rsid w:val="0071646F"/>
    <w:rsid w:val="00717123"/>
    <w:rsid w:val="0071748E"/>
    <w:rsid w:val="007207A8"/>
    <w:rsid w:val="00722108"/>
    <w:rsid w:val="00722D20"/>
    <w:rsid w:val="0072372C"/>
    <w:rsid w:val="00723874"/>
    <w:rsid w:val="0072710A"/>
    <w:rsid w:val="00727BB7"/>
    <w:rsid w:val="00732509"/>
    <w:rsid w:val="007336C3"/>
    <w:rsid w:val="00733B30"/>
    <w:rsid w:val="007352E3"/>
    <w:rsid w:val="00736DEC"/>
    <w:rsid w:val="00737780"/>
    <w:rsid w:val="007437D8"/>
    <w:rsid w:val="00745964"/>
    <w:rsid w:val="007464B5"/>
    <w:rsid w:val="0074678B"/>
    <w:rsid w:val="0074753D"/>
    <w:rsid w:val="007503B7"/>
    <w:rsid w:val="0075122C"/>
    <w:rsid w:val="00751779"/>
    <w:rsid w:val="00753FE8"/>
    <w:rsid w:val="00754EEF"/>
    <w:rsid w:val="00760DD1"/>
    <w:rsid w:val="00761819"/>
    <w:rsid w:val="00761C96"/>
    <w:rsid w:val="007626C4"/>
    <w:rsid w:val="007644D1"/>
    <w:rsid w:val="00766E61"/>
    <w:rsid w:val="00771C28"/>
    <w:rsid w:val="007721BC"/>
    <w:rsid w:val="00772246"/>
    <w:rsid w:val="007729A6"/>
    <w:rsid w:val="007745EF"/>
    <w:rsid w:val="00776618"/>
    <w:rsid w:val="007769A5"/>
    <w:rsid w:val="00776B13"/>
    <w:rsid w:val="00784AEE"/>
    <w:rsid w:val="00785971"/>
    <w:rsid w:val="00786480"/>
    <w:rsid w:val="00786C09"/>
    <w:rsid w:val="007912AF"/>
    <w:rsid w:val="00791929"/>
    <w:rsid w:val="00794A1D"/>
    <w:rsid w:val="007966E4"/>
    <w:rsid w:val="007A1400"/>
    <w:rsid w:val="007A4039"/>
    <w:rsid w:val="007A461F"/>
    <w:rsid w:val="007A6786"/>
    <w:rsid w:val="007B18F0"/>
    <w:rsid w:val="007B1F75"/>
    <w:rsid w:val="007B224E"/>
    <w:rsid w:val="007B2995"/>
    <w:rsid w:val="007B5805"/>
    <w:rsid w:val="007B7E09"/>
    <w:rsid w:val="007C051D"/>
    <w:rsid w:val="007C0D5C"/>
    <w:rsid w:val="007C1DDE"/>
    <w:rsid w:val="007C49B7"/>
    <w:rsid w:val="007C55E3"/>
    <w:rsid w:val="007C7001"/>
    <w:rsid w:val="007D10A1"/>
    <w:rsid w:val="007D20B6"/>
    <w:rsid w:val="007E0555"/>
    <w:rsid w:val="007E0767"/>
    <w:rsid w:val="007E16CF"/>
    <w:rsid w:val="007E1786"/>
    <w:rsid w:val="007E305B"/>
    <w:rsid w:val="007E3B55"/>
    <w:rsid w:val="007E3E97"/>
    <w:rsid w:val="007E4188"/>
    <w:rsid w:val="007E78E1"/>
    <w:rsid w:val="007E7C06"/>
    <w:rsid w:val="007F1824"/>
    <w:rsid w:val="007F2EF8"/>
    <w:rsid w:val="007F3BA5"/>
    <w:rsid w:val="007F45E4"/>
    <w:rsid w:val="007F6C87"/>
    <w:rsid w:val="007F7528"/>
    <w:rsid w:val="007F7F43"/>
    <w:rsid w:val="00801291"/>
    <w:rsid w:val="00801A0A"/>
    <w:rsid w:val="00804621"/>
    <w:rsid w:val="0080776A"/>
    <w:rsid w:val="00811FB1"/>
    <w:rsid w:val="00812010"/>
    <w:rsid w:val="00814CBC"/>
    <w:rsid w:val="0081585D"/>
    <w:rsid w:val="00820751"/>
    <w:rsid w:val="00822709"/>
    <w:rsid w:val="00824F3C"/>
    <w:rsid w:val="008251F1"/>
    <w:rsid w:val="0082627E"/>
    <w:rsid w:val="00826EEE"/>
    <w:rsid w:val="008300B8"/>
    <w:rsid w:val="00830CDF"/>
    <w:rsid w:val="008315EF"/>
    <w:rsid w:val="00832B4C"/>
    <w:rsid w:val="008333EE"/>
    <w:rsid w:val="00833684"/>
    <w:rsid w:val="008338BF"/>
    <w:rsid w:val="0083485D"/>
    <w:rsid w:val="00836BC7"/>
    <w:rsid w:val="00846CE4"/>
    <w:rsid w:val="00847252"/>
    <w:rsid w:val="00850738"/>
    <w:rsid w:val="00850752"/>
    <w:rsid w:val="00850930"/>
    <w:rsid w:val="0085381C"/>
    <w:rsid w:val="00857A44"/>
    <w:rsid w:val="00857C7F"/>
    <w:rsid w:val="00861030"/>
    <w:rsid w:val="00861308"/>
    <w:rsid w:val="008641DC"/>
    <w:rsid w:val="0086789B"/>
    <w:rsid w:val="00871788"/>
    <w:rsid w:val="00872967"/>
    <w:rsid w:val="00872D92"/>
    <w:rsid w:val="0087797B"/>
    <w:rsid w:val="00880525"/>
    <w:rsid w:val="00881014"/>
    <w:rsid w:val="00882933"/>
    <w:rsid w:val="008879B1"/>
    <w:rsid w:val="00890735"/>
    <w:rsid w:val="0089119D"/>
    <w:rsid w:val="00891564"/>
    <w:rsid w:val="00892B6F"/>
    <w:rsid w:val="00892FEE"/>
    <w:rsid w:val="00895BFA"/>
    <w:rsid w:val="00896917"/>
    <w:rsid w:val="008A033D"/>
    <w:rsid w:val="008A2C55"/>
    <w:rsid w:val="008A36C2"/>
    <w:rsid w:val="008A41C0"/>
    <w:rsid w:val="008A42C0"/>
    <w:rsid w:val="008A48B1"/>
    <w:rsid w:val="008A57CA"/>
    <w:rsid w:val="008B092F"/>
    <w:rsid w:val="008B302F"/>
    <w:rsid w:val="008B30E1"/>
    <w:rsid w:val="008B3F27"/>
    <w:rsid w:val="008B4A85"/>
    <w:rsid w:val="008B7E1E"/>
    <w:rsid w:val="008B7E31"/>
    <w:rsid w:val="008C08BD"/>
    <w:rsid w:val="008C0AC0"/>
    <w:rsid w:val="008C0C00"/>
    <w:rsid w:val="008C196D"/>
    <w:rsid w:val="008C2BD8"/>
    <w:rsid w:val="008C36B7"/>
    <w:rsid w:val="008C42DE"/>
    <w:rsid w:val="008C4C41"/>
    <w:rsid w:val="008C537E"/>
    <w:rsid w:val="008C5E65"/>
    <w:rsid w:val="008D0D0B"/>
    <w:rsid w:val="008D1B6B"/>
    <w:rsid w:val="008D23C1"/>
    <w:rsid w:val="008D3722"/>
    <w:rsid w:val="008D3AC0"/>
    <w:rsid w:val="008D44B7"/>
    <w:rsid w:val="008D4DA2"/>
    <w:rsid w:val="008D70D2"/>
    <w:rsid w:val="008D775B"/>
    <w:rsid w:val="008E24D9"/>
    <w:rsid w:val="008E2C31"/>
    <w:rsid w:val="008E5DD9"/>
    <w:rsid w:val="008E71E7"/>
    <w:rsid w:val="008F146B"/>
    <w:rsid w:val="008F162B"/>
    <w:rsid w:val="008F16D9"/>
    <w:rsid w:val="008F3E2B"/>
    <w:rsid w:val="008F412F"/>
    <w:rsid w:val="008F416A"/>
    <w:rsid w:val="008F6A14"/>
    <w:rsid w:val="0090024F"/>
    <w:rsid w:val="00901045"/>
    <w:rsid w:val="009019F6"/>
    <w:rsid w:val="00903210"/>
    <w:rsid w:val="00905C61"/>
    <w:rsid w:val="009068EA"/>
    <w:rsid w:val="0091091D"/>
    <w:rsid w:val="00910BA7"/>
    <w:rsid w:val="00910F16"/>
    <w:rsid w:val="00911011"/>
    <w:rsid w:val="00911436"/>
    <w:rsid w:val="00912735"/>
    <w:rsid w:val="00914FFF"/>
    <w:rsid w:val="0091592C"/>
    <w:rsid w:val="009213AD"/>
    <w:rsid w:val="00921526"/>
    <w:rsid w:val="00922DEA"/>
    <w:rsid w:val="009240EC"/>
    <w:rsid w:val="00931760"/>
    <w:rsid w:val="00932454"/>
    <w:rsid w:val="00932E15"/>
    <w:rsid w:val="00933C35"/>
    <w:rsid w:val="0094099D"/>
    <w:rsid w:val="00940B37"/>
    <w:rsid w:val="00940C21"/>
    <w:rsid w:val="00942DD9"/>
    <w:rsid w:val="00943C7F"/>
    <w:rsid w:val="009447BF"/>
    <w:rsid w:val="009449D7"/>
    <w:rsid w:val="00944AAB"/>
    <w:rsid w:val="00945E59"/>
    <w:rsid w:val="0095041E"/>
    <w:rsid w:val="00952521"/>
    <w:rsid w:val="00952F9E"/>
    <w:rsid w:val="009535DD"/>
    <w:rsid w:val="009545C7"/>
    <w:rsid w:val="009546CB"/>
    <w:rsid w:val="00956831"/>
    <w:rsid w:val="0096055B"/>
    <w:rsid w:val="00960F05"/>
    <w:rsid w:val="009619A5"/>
    <w:rsid w:val="00963B3E"/>
    <w:rsid w:val="00964E6C"/>
    <w:rsid w:val="00966957"/>
    <w:rsid w:val="009707F0"/>
    <w:rsid w:val="009710E5"/>
    <w:rsid w:val="009744DE"/>
    <w:rsid w:val="0097626F"/>
    <w:rsid w:val="00980348"/>
    <w:rsid w:val="00980DDF"/>
    <w:rsid w:val="00982153"/>
    <w:rsid w:val="00982F7A"/>
    <w:rsid w:val="009861FC"/>
    <w:rsid w:val="0098640A"/>
    <w:rsid w:val="00987F01"/>
    <w:rsid w:val="00990854"/>
    <w:rsid w:val="009964B6"/>
    <w:rsid w:val="00996691"/>
    <w:rsid w:val="009A166A"/>
    <w:rsid w:val="009A1C7C"/>
    <w:rsid w:val="009A2523"/>
    <w:rsid w:val="009A2AF2"/>
    <w:rsid w:val="009A3641"/>
    <w:rsid w:val="009A514F"/>
    <w:rsid w:val="009A6790"/>
    <w:rsid w:val="009B3F5F"/>
    <w:rsid w:val="009B3F6B"/>
    <w:rsid w:val="009C0E39"/>
    <w:rsid w:val="009C0FFB"/>
    <w:rsid w:val="009C3914"/>
    <w:rsid w:val="009C3C3E"/>
    <w:rsid w:val="009C6FA0"/>
    <w:rsid w:val="009C707F"/>
    <w:rsid w:val="009C7CF1"/>
    <w:rsid w:val="009D1531"/>
    <w:rsid w:val="009D195C"/>
    <w:rsid w:val="009D26CC"/>
    <w:rsid w:val="009D42CB"/>
    <w:rsid w:val="009D5E4B"/>
    <w:rsid w:val="009D5ECF"/>
    <w:rsid w:val="009D6F88"/>
    <w:rsid w:val="009D797A"/>
    <w:rsid w:val="009E06FF"/>
    <w:rsid w:val="009E2003"/>
    <w:rsid w:val="009E289F"/>
    <w:rsid w:val="009E6003"/>
    <w:rsid w:val="009E66ED"/>
    <w:rsid w:val="009E799B"/>
    <w:rsid w:val="009F0EEF"/>
    <w:rsid w:val="009F10AB"/>
    <w:rsid w:val="009F226A"/>
    <w:rsid w:val="009F22B6"/>
    <w:rsid w:val="009F344B"/>
    <w:rsid w:val="009F4723"/>
    <w:rsid w:val="009F4FE1"/>
    <w:rsid w:val="009F708F"/>
    <w:rsid w:val="00A01B81"/>
    <w:rsid w:val="00A02FAC"/>
    <w:rsid w:val="00A12D3E"/>
    <w:rsid w:val="00A1366F"/>
    <w:rsid w:val="00A14F23"/>
    <w:rsid w:val="00A21E2B"/>
    <w:rsid w:val="00A249FB"/>
    <w:rsid w:val="00A24CE3"/>
    <w:rsid w:val="00A309C8"/>
    <w:rsid w:val="00A3169E"/>
    <w:rsid w:val="00A31E7B"/>
    <w:rsid w:val="00A3203C"/>
    <w:rsid w:val="00A3243B"/>
    <w:rsid w:val="00A32F0E"/>
    <w:rsid w:val="00A33A42"/>
    <w:rsid w:val="00A34196"/>
    <w:rsid w:val="00A36319"/>
    <w:rsid w:val="00A40169"/>
    <w:rsid w:val="00A41518"/>
    <w:rsid w:val="00A5278C"/>
    <w:rsid w:val="00A52D10"/>
    <w:rsid w:val="00A531F4"/>
    <w:rsid w:val="00A5512A"/>
    <w:rsid w:val="00A55687"/>
    <w:rsid w:val="00A556F0"/>
    <w:rsid w:val="00A564D2"/>
    <w:rsid w:val="00A5746D"/>
    <w:rsid w:val="00A62CA6"/>
    <w:rsid w:val="00A63224"/>
    <w:rsid w:val="00A65405"/>
    <w:rsid w:val="00A65F59"/>
    <w:rsid w:val="00A70D03"/>
    <w:rsid w:val="00A711BC"/>
    <w:rsid w:val="00A717A2"/>
    <w:rsid w:val="00A72215"/>
    <w:rsid w:val="00A72473"/>
    <w:rsid w:val="00A732D8"/>
    <w:rsid w:val="00A76C69"/>
    <w:rsid w:val="00A77A03"/>
    <w:rsid w:val="00A8099F"/>
    <w:rsid w:val="00A80D3D"/>
    <w:rsid w:val="00A824EB"/>
    <w:rsid w:val="00A83A26"/>
    <w:rsid w:val="00A8564A"/>
    <w:rsid w:val="00A877A8"/>
    <w:rsid w:val="00A90A7C"/>
    <w:rsid w:val="00A91275"/>
    <w:rsid w:val="00A93C8D"/>
    <w:rsid w:val="00A96D39"/>
    <w:rsid w:val="00A9721E"/>
    <w:rsid w:val="00AA035B"/>
    <w:rsid w:val="00AA064F"/>
    <w:rsid w:val="00AA25F2"/>
    <w:rsid w:val="00AA2F0F"/>
    <w:rsid w:val="00AA4A52"/>
    <w:rsid w:val="00AA4D7A"/>
    <w:rsid w:val="00AA6D43"/>
    <w:rsid w:val="00AB0525"/>
    <w:rsid w:val="00AB085A"/>
    <w:rsid w:val="00AB2992"/>
    <w:rsid w:val="00AB38F8"/>
    <w:rsid w:val="00AB50EE"/>
    <w:rsid w:val="00AB5663"/>
    <w:rsid w:val="00AB56D6"/>
    <w:rsid w:val="00AB5790"/>
    <w:rsid w:val="00AB57F5"/>
    <w:rsid w:val="00AB588A"/>
    <w:rsid w:val="00AB60CE"/>
    <w:rsid w:val="00AB696C"/>
    <w:rsid w:val="00AB702D"/>
    <w:rsid w:val="00AC01EC"/>
    <w:rsid w:val="00AC02A2"/>
    <w:rsid w:val="00AC25B8"/>
    <w:rsid w:val="00AC3C8B"/>
    <w:rsid w:val="00AC5AB4"/>
    <w:rsid w:val="00AC68EE"/>
    <w:rsid w:val="00AD2F68"/>
    <w:rsid w:val="00AD524C"/>
    <w:rsid w:val="00AD5CF4"/>
    <w:rsid w:val="00AD7659"/>
    <w:rsid w:val="00AE0E44"/>
    <w:rsid w:val="00AE16A5"/>
    <w:rsid w:val="00AE2747"/>
    <w:rsid w:val="00AE2BB2"/>
    <w:rsid w:val="00AE4755"/>
    <w:rsid w:val="00AE5480"/>
    <w:rsid w:val="00AE654C"/>
    <w:rsid w:val="00AE6CEE"/>
    <w:rsid w:val="00AE6FFB"/>
    <w:rsid w:val="00AE7480"/>
    <w:rsid w:val="00AF0F8E"/>
    <w:rsid w:val="00AF13A2"/>
    <w:rsid w:val="00AF4003"/>
    <w:rsid w:val="00AF492E"/>
    <w:rsid w:val="00AF5996"/>
    <w:rsid w:val="00AF72D2"/>
    <w:rsid w:val="00AF7A8F"/>
    <w:rsid w:val="00AF7FF9"/>
    <w:rsid w:val="00B00992"/>
    <w:rsid w:val="00B00B58"/>
    <w:rsid w:val="00B0148E"/>
    <w:rsid w:val="00B02886"/>
    <w:rsid w:val="00B02EFE"/>
    <w:rsid w:val="00B04E92"/>
    <w:rsid w:val="00B05858"/>
    <w:rsid w:val="00B06BA3"/>
    <w:rsid w:val="00B06DC8"/>
    <w:rsid w:val="00B07E39"/>
    <w:rsid w:val="00B125DB"/>
    <w:rsid w:val="00B138AD"/>
    <w:rsid w:val="00B13994"/>
    <w:rsid w:val="00B14E19"/>
    <w:rsid w:val="00B17708"/>
    <w:rsid w:val="00B224A8"/>
    <w:rsid w:val="00B225FA"/>
    <w:rsid w:val="00B24BCC"/>
    <w:rsid w:val="00B24D51"/>
    <w:rsid w:val="00B30983"/>
    <w:rsid w:val="00B30AF4"/>
    <w:rsid w:val="00B31118"/>
    <w:rsid w:val="00B31E4C"/>
    <w:rsid w:val="00B34447"/>
    <w:rsid w:val="00B35040"/>
    <w:rsid w:val="00B40E45"/>
    <w:rsid w:val="00B41745"/>
    <w:rsid w:val="00B41B89"/>
    <w:rsid w:val="00B4467B"/>
    <w:rsid w:val="00B457BA"/>
    <w:rsid w:val="00B4603D"/>
    <w:rsid w:val="00B474C2"/>
    <w:rsid w:val="00B50590"/>
    <w:rsid w:val="00B51B5E"/>
    <w:rsid w:val="00B5279D"/>
    <w:rsid w:val="00B625D2"/>
    <w:rsid w:val="00B64260"/>
    <w:rsid w:val="00B64774"/>
    <w:rsid w:val="00B659C0"/>
    <w:rsid w:val="00B66E58"/>
    <w:rsid w:val="00B66EEA"/>
    <w:rsid w:val="00B6735C"/>
    <w:rsid w:val="00B724F3"/>
    <w:rsid w:val="00B7274C"/>
    <w:rsid w:val="00B77AA6"/>
    <w:rsid w:val="00B77DB2"/>
    <w:rsid w:val="00B816F4"/>
    <w:rsid w:val="00B82175"/>
    <w:rsid w:val="00B84598"/>
    <w:rsid w:val="00B90374"/>
    <w:rsid w:val="00B91815"/>
    <w:rsid w:val="00B92246"/>
    <w:rsid w:val="00B92B1F"/>
    <w:rsid w:val="00B95B5D"/>
    <w:rsid w:val="00B979F0"/>
    <w:rsid w:val="00BA06CA"/>
    <w:rsid w:val="00BA121C"/>
    <w:rsid w:val="00BA14BA"/>
    <w:rsid w:val="00BA2B38"/>
    <w:rsid w:val="00BA45C3"/>
    <w:rsid w:val="00BA4C03"/>
    <w:rsid w:val="00BA5613"/>
    <w:rsid w:val="00BA5ED4"/>
    <w:rsid w:val="00BA6532"/>
    <w:rsid w:val="00BA7B01"/>
    <w:rsid w:val="00BB0C2C"/>
    <w:rsid w:val="00BB14BE"/>
    <w:rsid w:val="00BB18A4"/>
    <w:rsid w:val="00BB1AB9"/>
    <w:rsid w:val="00BB21F4"/>
    <w:rsid w:val="00BB38FE"/>
    <w:rsid w:val="00BB787C"/>
    <w:rsid w:val="00BC0C49"/>
    <w:rsid w:val="00BC2694"/>
    <w:rsid w:val="00BC3522"/>
    <w:rsid w:val="00BC35A9"/>
    <w:rsid w:val="00BC38D7"/>
    <w:rsid w:val="00BC4548"/>
    <w:rsid w:val="00BC4AC9"/>
    <w:rsid w:val="00BC4AD0"/>
    <w:rsid w:val="00BC55DB"/>
    <w:rsid w:val="00BC76C1"/>
    <w:rsid w:val="00BD07B8"/>
    <w:rsid w:val="00BD0C8D"/>
    <w:rsid w:val="00BD1A5C"/>
    <w:rsid w:val="00BD448F"/>
    <w:rsid w:val="00BD50E6"/>
    <w:rsid w:val="00BD6689"/>
    <w:rsid w:val="00BD6B56"/>
    <w:rsid w:val="00BD769B"/>
    <w:rsid w:val="00BE1B1F"/>
    <w:rsid w:val="00BE396B"/>
    <w:rsid w:val="00BE3DC2"/>
    <w:rsid w:val="00BE4973"/>
    <w:rsid w:val="00BE4F67"/>
    <w:rsid w:val="00BE69AA"/>
    <w:rsid w:val="00BE7F5D"/>
    <w:rsid w:val="00BF1873"/>
    <w:rsid w:val="00BF4DEE"/>
    <w:rsid w:val="00BF594A"/>
    <w:rsid w:val="00BF6269"/>
    <w:rsid w:val="00BF70E2"/>
    <w:rsid w:val="00BF71AD"/>
    <w:rsid w:val="00C02559"/>
    <w:rsid w:val="00C10920"/>
    <w:rsid w:val="00C13D5A"/>
    <w:rsid w:val="00C143B1"/>
    <w:rsid w:val="00C146D5"/>
    <w:rsid w:val="00C173A6"/>
    <w:rsid w:val="00C17496"/>
    <w:rsid w:val="00C17635"/>
    <w:rsid w:val="00C1776C"/>
    <w:rsid w:val="00C17A3F"/>
    <w:rsid w:val="00C17E5B"/>
    <w:rsid w:val="00C20856"/>
    <w:rsid w:val="00C2149B"/>
    <w:rsid w:val="00C21683"/>
    <w:rsid w:val="00C25290"/>
    <w:rsid w:val="00C273AC"/>
    <w:rsid w:val="00C27757"/>
    <w:rsid w:val="00C300EB"/>
    <w:rsid w:val="00C333DB"/>
    <w:rsid w:val="00C34AEA"/>
    <w:rsid w:val="00C40ED4"/>
    <w:rsid w:val="00C41297"/>
    <w:rsid w:val="00C42F06"/>
    <w:rsid w:val="00C4327F"/>
    <w:rsid w:val="00C43410"/>
    <w:rsid w:val="00C500E8"/>
    <w:rsid w:val="00C52263"/>
    <w:rsid w:val="00C52FD7"/>
    <w:rsid w:val="00C53635"/>
    <w:rsid w:val="00C55629"/>
    <w:rsid w:val="00C560E0"/>
    <w:rsid w:val="00C56103"/>
    <w:rsid w:val="00C56515"/>
    <w:rsid w:val="00C60D26"/>
    <w:rsid w:val="00C62EB4"/>
    <w:rsid w:val="00C653C1"/>
    <w:rsid w:val="00C72A6B"/>
    <w:rsid w:val="00C72CA1"/>
    <w:rsid w:val="00C72F6E"/>
    <w:rsid w:val="00C75307"/>
    <w:rsid w:val="00C753B1"/>
    <w:rsid w:val="00C75C90"/>
    <w:rsid w:val="00C7623A"/>
    <w:rsid w:val="00C767B0"/>
    <w:rsid w:val="00C82154"/>
    <w:rsid w:val="00C8279E"/>
    <w:rsid w:val="00C83CF2"/>
    <w:rsid w:val="00C8554B"/>
    <w:rsid w:val="00C86583"/>
    <w:rsid w:val="00C92D12"/>
    <w:rsid w:val="00C936B4"/>
    <w:rsid w:val="00C93F8E"/>
    <w:rsid w:val="00C96E05"/>
    <w:rsid w:val="00C97CDB"/>
    <w:rsid w:val="00CA07B3"/>
    <w:rsid w:val="00CA24C0"/>
    <w:rsid w:val="00CA3AF9"/>
    <w:rsid w:val="00CA4BC0"/>
    <w:rsid w:val="00CA4CF6"/>
    <w:rsid w:val="00CA5AE4"/>
    <w:rsid w:val="00CA6858"/>
    <w:rsid w:val="00CA6DA6"/>
    <w:rsid w:val="00CA75E8"/>
    <w:rsid w:val="00CB033E"/>
    <w:rsid w:val="00CB13F4"/>
    <w:rsid w:val="00CB53AE"/>
    <w:rsid w:val="00CB5F67"/>
    <w:rsid w:val="00CB6D25"/>
    <w:rsid w:val="00CB6DE6"/>
    <w:rsid w:val="00CB7D3A"/>
    <w:rsid w:val="00CB7F94"/>
    <w:rsid w:val="00CC0930"/>
    <w:rsid w:val="00CD0565"/>
    <w:rsid w:val="00CD07C3"/>
    <w:rsid w:val="00CD23BA"/>
    <w:rsid w:val="00CD4AB9"/>
    <w:rsid w:val="00CD762B"/>
    <w:rsid w:val="00CE0636"/>
    <w:rsid w:val="00CE1D28"/>
    <w:rsid w:val="00CE4AF8"/>
    <w:rsid w:val="00CE4CAB"/>
    <w:rsid w:val="00CE568B"/>
    <w:rsid w:val="00CE5815"/>
    <w:rsid w:val="00CE729F"/>
    <w:rsid w:val="00CE7AD9"/>
    <w:rsid w:val="00CF0FB4"/>
    <w:rsid w:val="00CF1761"/>
    <w:rsid w:val="00CF2265"/>
    <w:rsid w:val="00CF3A02"/>
    <w:rsid w:val="00CF43C3"/>
    <w:rsid w:val="00CF6CBC"/>
    <w:rsid w:val="00CF6E84"/>
    <w:rsid w:val="00D004FE"/>
    <w:rsid w:val="00D01CD6"/>
    <w:rsid w:val="00D03412"/>
    <w:rsid w:val="00D04A33"/>
    <w:rsid w:val="00D10479"/>
    <w:rsid w:val="00D13440"/>
    <w:rsid w:val="00D13446"/>
    <w:rsid w:val="00D13CB3"/>
    <w:rsid w:val="00D13FD1"/>
    <w:rsid w:val="00D15ABA"/>
    <w:rsid w:val="00D15F46"/>
    <w:rsid w:val="00D1657E"/>
    <w:rsid w:val="00D16D8A"/>
    <w:rsid w:val="00D171A5"/>
    <w:rsid w:val="00D20753"/>
    <w:rsid w:val="00D207D7"/>
    <w:rsid w:val="00D20C1D"/>
    <w:rsid w:val="00D246AA"/>
    <w:rsid w:val="00D25455"/>
    <w:rsid w:val="00D25C05"/>
    <w:rsid w:val="00D27463"/>
    <w:rsid w:val="00D30899"/>
    <w:rsid w:val="00D32179"/>
    <w:rsid w:val="00D336E7"/>
    <w:rsid w:val="00D34189"/>
    <w:rsid w:val="00D35E31"/>
    <w:rsid w:val="00D35F43"/>
    <w:rsid w:val="00D4155E"/>
    <w:rsid w:val="00D42651"/>
    <w:rsid w:val="00D50DA3"/>
    <w:rsid w:val="00D51D01"/>
    <w:rsid w:val="00D53527"/>
    <w:rsid w:val="00D5368D"/>
    <w:rsid w:val="00D54007"/>
    <w:rsid w:val="00D54E3E"/>
    <w:rsid w:val="00D55B31"/>
    <w:rsid w:val="00D5727C"/>
    <w:rsid w:val="00D57874"/>
    <w:rsid w:val="00D57B2F"/>
    <w:rsid w:val="00D601E0"/>
    <w:rsid w:val="00D60A55"/>
    <w:rsid w:val="00D61EDA"/>
    <w:rsid w:val="00D62301"/>
    <w:rsid w:val="00D63F90"/>
    <w:rsid w:val="00D668A9"/>
    <w:rsid w:val="00D6690D"/>
    <w:rsid w:val="00D675D0"/>
    <w:rsid w:val="00D70828"/>
    <w:rsid w:val="00D71D93"/>
    <w:rsid w:val="00D725E9"/>
    <w:rsid w:val="00D74CA1"/>
    <w:rsid w:val="00D7569B"/>
    <w:rsid w:val="00D75C11"/>
    <w:rsid w:val="00D75F8C"/>
    <w:rsid w:val="00D77934"/>
    <w:rsid w:val="00D80CDF"/>
    <w:rsid w:val="00D81CD1"/>
    <w:rsid w:val="00D83983"/>
    <w:rsid w:val="00D84C9E"/>
    <w:rsid w:val="00D852C8"/>
    <w:rsid w:val="00D9047F"/>
    <w:rsid w:val="00D92C4D"/>
    <w:rsid w:val="00D93FA3"/>
    <w:rsid w:val="00D941A2"/>
    <w:rsid w:val="00D9552F"/>
    <w:rsid w:val="00D95ED8"/>
    <w:rsid w:val="00D97928"/>
    <w:rsid w:val="00D97C98"/>
    <w:rsid w:val="00DA3C5A"/>
    <w:rsid w:val="00DA472E"/>
    <w:rsid w:val="00DA483F"/>
    <w:rsid w:val="00DA4867"/>
    <w:rsid w:val="00DA5652"/>
    <w:rsid w:val="00DB5387"/>
    <w:rsid w:val="00DB7473"/>
    <w:rsid w:val="00DC01B4"/>
    <w:rsid w:val="00DC0588"/>
    <w:rsid w:val="00DC1604"/>
    <w:rsid w:val="00DC3869"/>
    <w:rsid w:val="00DC47FD"/>
    <w:rsid w:val="00DC49B1"/>
    <w:rsid w:val="00DC4F8D"/>
    <w:rsid w:val="00DC6321"/>
    <w:rsid w:val="00DC6F2D"/>
    <w:rsid w:val="00DD1B41"/>
    <w:rsid w:val="00DD3148"/>
    <w:rsid w:val="00DD48BF"/>
    <w:rsid w:val="00DD758E"/>
    <w:rsid w:val="00DE072E"/>
    <w:rsid w:val="00DE1A8C"/>
    <w:rsid w:val="00DE2006"/>
    <w:rsid w:val="00DE237B"/>
    <w:rsid w:val="00DF0B24"/>
    <w:rsid w:val="00DF0D68"/>
    <w:rsid w:val="00DF1C40"/>
    <w:rsid w:val="00DF3C7B"/>
    <w:rsid w:val="00DF3C80"/>
    <w:rsid w:val="00DF529E"/>
    <w:rsid w:val="00DF6DDC"/>
    <w:rsid w:val="00DF7292"/>
    <w:rsid w:val="00DF782A"/>
    <w:rsid w:val="00E01371"/>
    <w:rsid w:val="00E04EE5"/>
    <w:rsid w:val="00E05ADD"/>
    <w:rsid w:val="00E05C21"/>
    <w:rsid w:val="00E069B5"/>
    <w:rsid w:val="00E11A79"/>
    <w:rsid w:val="00E12238"/>
    <w:rsid w:val="00E124B8"/>
    <w:rsid w:val="00E12CE6"/>
    <w:rsid w:val="00E14BD2"/>
    <w:rsid w:val="00E17F92"/>
    <w:rsid w:val="00E201B6"/>
    <w:rsid w:val="00E20A44"/>
    <w:rsid w:val="00E210C6"/>
    <w:rsid w:val="00E21A9E"/>
    <w:rsid w:val="00E21ED2"/>
    <w:rsid w:val="00E26851"/>
    <w:rsid w:val="00E27A0F"/>
    <w:rsid w:val="00E30435"/>
    <w:rsid w:val="00E32137"/>
    <w:rsid w:val="00E3355C"/>
    <w:rsid w:val="00E337BF"/>
    <w:rsid w:val="00E37AFE"/>
    <w:rsid w:val="00E40BA5"/>
    <w:rsid w:val="00E420B3"/>
    <w:rsid w:val="00E43F84"/>
    <w:rsid w:val="00E4424D"/>
    <w:rsid w:val="00E44B16"/>
    <w:rsid w:val="00E44ED8"/>
    <w:rsid w:val="00E46547"/>
    <w:rsid w:val="00E525C9"/>
    <w:rsid w:val="00E537EE"/>
    <w:rsid w:val="00E53E88"/>
    <w:rsid w:val="00E54AFA"/>
    <w:rsid w:val="00E60BA9"/>
    <w:rsid w:val="00E611D2"/>
    <w:rsid w:val="00E6270D"/>
    <w:rsid w:val="00E62F0C"/>
    <w:rsid w:val="00E6409F"/>
    <w:rsid w:val="00E64B75"/>
    <w:rsid w:val="00E65361"/>
    <w:rsid w:val="00E660CD"/>
    <w:rsid w:val="00E67B5B"/>
    <w:rsid w:val="00E74131"/>
    <w:rsid w:val="00E74E1B"/>
    <w:rsid w:val="00E75082"/>
    <w:rsid w:val="00E75EDB"/>
    <w:rsid w:val="00E7738A"/>
    <w:rsid w:val="00E77AE2"/>
    <w:rsid w:val="00E80F5D"/>
    <w:rsid w:val="00E822CE"/>
    <w:rsid w:val="00E83B30"/>
    <w:rsid w:val="00E86227"/>
    <w:rsid w:val="00E8627C"/>
    <w:rsid w:val="00E95F0E"/>
    <w:rsid w:val="00E975F3"/>
    <w:rsid w:val="00EA1CB7"/>
    <w:rsid w:val="00EA1E9B"/>
    <w:rsid w:val="00EA2863"/>
    <w:rsid w:val="00EA4A84"/>
    <w:rsid w:val="00EA4B97"/>
    <w:rsid w:val="00EA53B4"/>
    <w:rsid w:val="00EB0535"/>
    <w:rsid w:val="00EB1E4A"/>
    <w:rsid w:val="00EB3035"/>
    <w:rsid w:val="00EB3C24"/>
    <w:rsid w:val="00EB4E7B"/>
    <w:rsid w:val="00EB6F75"/>
    <w:rsid w:val="00EC0775"/>
    <w:rsid w:val="00EC0FFB"/>
    <w:rsid w:val="00EC2BFE"/>
    <w:rsid w:val="00EC446B"/>
    <w:rsid w:val="00EC5BDB"/>
    <w:rsid w:val="00EC5EDA"/>
    <w:rsid w:val="00EC7F8F"/>
    <w:rsid w:val="00ED0B9E"/>
    <w:rsid w:val="00ED2DAB"/>
    <w:rsid w:val="00ED64CF"/>
    <w:rsid w:val="00EE0331"/>
    <w:rsid w:val="00EE640F"/>
    <w:rsid w:val="00EF2128"/>
    <w:rsid w:val="00EF2728"/>
    <w:rsid w:val="00EF289F"/>
    <w:rsid w:val="00EF52C7"/>
    <w:rsid w:val="00EF6612"/>
    <w:rsid w:val="00EF6EC1"/>
    <w:rsid w:val="00EF745D"/>
    <w:rsid w:val="00F004E5"/>
    <w:rsid w:val="00F02C9E"/>
    <w:rsid w:val="00F0511D"/>
    <w:rsid w:val="00F05E76"/>
    <w:rsid w:val="00F067C6"/>
    <w:rsid w:val="00F07905"/>
    <w:rsid w:val="00F10CF5"/>
    <w:rsid w:val="00F12DBF"/>
    <w:rsid w:val="00F131E8"/>
    <w:rsid w:val="00F14604"/>
    <w:rsid w:val="00F1523E"/>
    <w:rsid w:val="00F16049"/>
    <w:rsid w:val="00F2178F"/>
    <w:rsid w:val="00F2212C"/>
    <w:rsid w:val="00F221CF"/>
    <w:rsid w:val="00F229AC"/>
    <w:rsid w:val="00F25175"/>
    <w:rsid w:val="00F25EC1"/>
    <w:rsid w:val="00F26594"/>
    <w:rsid w:val="00F26E5C"/>
    <w:rsid w:val="00F270BF"/>
    <w:rsid w:val="00F27105"/>
    <w:rsid w:val="00F3059E"/>
    <w:rsid w:val="00F30BFD"/>
    <w:rsid w:val="00F310E0"/>
    <w:rsid w:val="00F323D1"/>
    <w:rsid w:val="00F34925"/>
    <w:rsid w:val="00F36FD7"/>
    <w:rsid w:val="00F3786E"/>
    <w:rsid w:val="00F37AD7"/>
    <w:rsid w:val="00F40075"/>
    <w:rsid w:val="00F40840"/>
    <w:rsid w:val="00F40EFC"/>
    <w:rsid w:val="00F41236"/>
    <w:rsid w:val="00F442DF"/>
    <w:rsid w:val="00F4493C"/>
    <w:rsid w:val="00F46F9A"/>
    <w:rsid w:val="00F473DA"/>
    <w:rsid w:val="00F50D97"/>
    <w:rsid w:val="00F53403"/>
    <w:rsid w:val="00F5664D"/>
    <w:rsid w:val="00F602D2"/>
    <w:rsid w:val="00F60539"/>
    <w:rsid w:val="00F60540"/>
    <w:rsid w:val="00F60DAE"/>
    <w:rsid w:val="00F635DC"/>
    <w:rsid w:val="00F65B9E"/>
    <w:rsid w:val="00F670B5"/>
    <w:rsid w:val="00F7155C"/>
    <w:rsid w:val="00F7193A"/>
    <w:rsid w:val="00F71A89"/>
    <w:rsid w:val="00F72597"/>
    <w:rsid w:val="00F72C90"/>
    <w:rsid w:val="00F7327E"/>
    <w:rsid w:val="00F73A0C"/>
    <w:rsid w:val="00F73D37"/>
    <w:rsid w:val="00F73DE2"/>
    <w:rsid w:val="00F74C9C"/>
    <w:rsid w:val="00F74E48"/>
    <w:rsid w:val="00F7589B"/>
    <w:rsid w:val="00F81AF7"/>
    <w:rsid w:val="00F82B99"/>
    <w:rsid w:val="00F83FC5"/>
    <w:rsid w:val="00F85D84"/>
    <w:rsid w:val="00F864B5"/>
    <w:rsid w:val="00F865A1"/>
    <w:rsid w:val="00F91C70"/>
    <w:rsid w:val="00F930E7"/>
    <w:rsid w:val="00F93C0D"/>
    <w:rsid w:val="00F94A87"/>
    <w:rsid w:val="00F963BA"/>
    <w:rsid w:val="00FA0316"/>
    <w:rsid w:val="00FA0413"/>
    <w:rsid w:val="00FA0992"/>
    <w:rsid w:val="00FA43E6"/>
    <w:rsid w:val="00FA57D2"/>
    <w:rsid w:val="00FA68AB"/>
    <w:rsid w:val="00FA6BAC"/>
    <w:rsid w:val="00FB019A"/>
    <w:rsid w:val="00FB05FB"/>
    <w:rsid w:val="00FB0C26"/>
    <w:rsid w:val="00FB3B5E"/>
    <w:rsid w:val="00FB3E5B"/>
    <w:rsid w:val="00FB6B19"/>
    <w:rsid w:val="00FC0DC4"/>
    <w:rsid w:val="00FC2A8C"/>
    <w:rsid w:val="00FC6D07"/>
    <w:rsid w:val="00FD1403"/>
    <w:rsid w:val="00FD208E"/>
    <w:rsid w:val="00FD499E"/>
    <w:rsid w:val="00FD5605"/>
    <w:rsid w:val="00FD5D1B"/>
    <w:rsid w:val="00FD63B1"/>
    <w:rsid w:val="00FE04B9"/>
    <w:rsid w:val="00FE0726"/>
    <w:rsid w:val="00FE1E8A"/>
    <w:rsid w:val="00FE3C33"/>
    <w:rsid w:val="00FE4DF8"/>
    <w:rsid w:val="00FE65AC"/>
    <w:rsid w:val="00FF3863"/>
    <w:rsid w:val="00FF462C"/>
    <w:rsid w:val="00FF7EF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5:chartTrackingRefBased/>
  <w15:docId w15:val="{27EE37D5-BAFD-4C5E-897F-07CAB717D4E9}"/>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cs="Arial" w:eastAsiaTheme="minorHAnsi"/>
        <w:color w:val="000000" w:themeColor="text1"/>
        <w:sz w:val="24"/>
        <w:szCs w:val="24"/>
        <w:lang w:val="hr-HR" w:eastAsia="en-US" w:bidi="ar-SA"/>
      </w:rPr>
    </w:rPrDefault>
    <w:pPrDefault>
      <w:pPr>
        <w:jc w:val="both"/>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513B12"/>
    <w:pPr>
      <w:ind w:left="720"/>
      <w:contextualSpacing/>
    </w:pPr>
  </w:style>
  <w:style w:type="paragraph" w:styleId="Zaglavlje">
    <w:name w:val="header"/>
    <w:basedOn w:val="Normal"/>
    <w:link w:val="ZaglavljeChar"/>
    <w:uiPriority w:val="99"/>
    <w:unhideWhenUsed/>
    <w:rsid w:val="00614237"/>
    <w:pPr>
      <w:tabs>
        <w:tab w:val="center" w:pos="4536"/>
        <w:tab w:val="right" w:pos="9072"/>
      </w:tabs>
    </w:pPr>
  </w:style>
  <w:style w:type="character" w:styleId="ZaglavljeChar" w:customStyle="true">
    <w:name w:val="Zaglavlje Char"/>
    <w:basedOn w:val="Zadanifontodlomka"/>
    <w:link w:val="Zaglavlje"/>
    <w:uiPriority w:val="99"/>
    <w:rsid w:val="00614237"/>
  </w:style>
  <w:style w:type="paragraph" w:styleId="Podnoje">
    <w:name w:val="footer"/>
    <w:basedOn w:val="Normal"/>
    <w:link w:val="PodnojeChar"/>
    <w:uiPriority w:val="99"/>
    <w:unhideWhenUsed/>
    <w:rsid w:val="00614237"/>
    <w:pPr>
      <w:tabs>
        <w:tab w:val="center" w:pos="4536"/>
        <w:tab w:val="right" w:pos="9072"/>
      </w:tabs>
    </w:pPr>
  </w:style>
  <w:style w:type="character" w:styleId="PodnojeChar" w:customStyle="true">
    <w:name w:val="Podnožje Char"/>
    <w:basedOn w:val="Zadanifontodlomka"/>
    <w:link w:val="Podnoje"/>
    <w:uiPriority w:val="99"/>
    <w:rsid w:val="00614237"/>
  </w:style>
  <w:style w:type="paragraph" w:styleId="Tekstbalonia">
    <w:name w:val="Balloon Text"/>
    <w:basedOn w:val="Normal"/>
    <w:link w:val="TekstbaloniaChar"/>
    <w:uiPriority w:val="99"/>
    <w:semiHidden/>
    <w:unhideWhenUsed/>
    <w:rsid w:val="007B224E"/>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7B224E"/>
    <w:rPr>
      <w:rFonts w:ascii="Segoe UI" w:hAnsi="Segoe UI" w:cs="Segoe UI"/>
      <w:sz w:val="18"/>
      <w:szCs w:val="18"/>
    </w:rPr>
  </w:style>
  <w:style w:type="character" w:styleId="fontstyle01" w:customStyle="true">
    <w:name w:val="fontstyle01"/>
    <w:basedOn w:val="Zadanifontodlomka"/>
    <w:rsid w:val="00101E41"/>
    <w:rPr>
      <w:rFonts w:hint="default" w:ascii="ArialMT" w:hAnsi="ArialMT"/>
      <w:b w:val="false"/>
      <w:bCs w:val="false"/>
      <w:i w:val="false"/>
      <w:iCs w:val="false"/>
      <w:color w:val="000000"/>
      <w:sz w:val="18"/>
      <w:szCs w:val="18"/>
    </w:rPr>
  </w:style>
  <w:style w:type="character" w:styleId="Tekstrezerviranogmjesta">
    <w:name w:val="Placeholder Text"/>
    <w:basedOn w:val="Zadanifontodlomka"/>
    <w:uiPriority w:val="99"/>
    <w:semiHidden/>
    <w:rsid w:val="007A4039"/>
    <w:rPr>
      <w:color w:val="808080"/>
      <w:bdr w:val="none" w:color="auto" w:sz="0" w:space="0"/>
      <w:shd w:val="clear" w:color="auto" w:fill="auto"/>
    </w:rPr>
  </w:style>
  <w:style w:type="character" w:styleId="eSPISCCParagraphDefaultFont" w:customStyle="true">
    <w:name w:val="eSPIS_CC_Paragraph Default Font"/>
    <w:basedOn w:val="Zadanifontodlomka"/>
    <w:rsid w:val="007A4039"/>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7A4039"/>
    <w:rPr>
      <w:bdr w:val="none" w:color="auto" w:sz="0" w:space="0"/>
      <w:shd w:val="clear" w:color="auto" w:fill="FFFFCC"/>
      <w:lang w:val="hr-HR"/>
    </w:rPr>
  </w:style>
  <w:style w:type="character" w:styleId="PozadinaSvijetloCrvena" w:customStyle="true">
    <w:name w:val="Pozadina_SvijetloCrvena"/>
    <w:basedOn w:val="eSPISCCParagraphDefaultFont"/>
    <w:rsid w:val="007A4039"/>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7A4039"/>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6033164">
      <w:bodyDiv w:val="true"/>
      <w:marLeft w:val="0"/>
      <w:marRight w:val="0"/>
      <w:marTop w:val="0"/>
      <w:marBottom w:val="0"/>
      <w:divBdr>
        <w:top w:val="none" w:color="auto" w:sz="0" w:space="0"/>
        <w:left w:val="none" w:color="auto" w:sz="0" w:space="0"/>
        <w:bottom w:val="none" w:color="auto" w:sz="0" w:space="0"/>
        <w:right w:val="none" w:color="auto" w:sz="0" w:space="0"/>
      </w:divBdr>
    </w:div>
    <w:div w:id="467750299">
      <w:bodyDiv w:val="true"/>
      <w:marLeft w:val="0"/>
      <w:marRight w:val="0"/>
      <w:marTop w:val="0"/>
      <w:marBottom w:val="0"/>
      <w:divBdr>
        <w:top w:val="none" w:color="auto" w:sz="0" w:space="0"/>
        <w:left w:val="none" w:color="auto" w:sz="0" w:space="0"/>
        <w:bottom w:val="none" w:color="auto" w:sz="0" w:space="0"/>
        <w:right w:val="none" w:color="auto" w:sz="0" w:space="0"/>
      </w:divBdr>
    </w:div>
    <w:div w:id="611862223">
      <w:bodyDiv w:val="true"/>
      <w:marLeft w:val="0"/>
      <w:marRight w:val="0"/>
      <w:marTop w:val="0"/>
      <w:marBottom w:val="0"/>
      <w:divBdr>
        <w:top w:val="none" w:color="auto" w:sz="0" w:space="0"/>
        <w:left w:val="none" w:color="auto" w:sz="0" w:space="0"/>
        <w:bottom w:val="none" w:color="auto" w:sz="0" w:space="0"/>
        <w:right w:val="none" w:color="auto" w:sz="0" w:space="0"/>
      </w:divBdr>
    </w:div>
    <w:div w:id="658653704">
      <w:bodyDiv w:val="true"/>
      <w:marLeft w:val="0"/>
      <w:marRight w:val="0"/>
      <w:marTop w:val="0"/>
      <w:marBottom w:val="0"/>
      <w:divBdr>
        <w:top w:val="none" w:color="auto" w:sz="0" w:space="0"/>
        <w:left w:val="none" w:color="auto" w:sz="0" w:space="0"/>
        <w:bottom w:val="none" w:color="auto" w:sz="0" w:space="0"/>
        <w:right w:val="none" w:color="auto" w:sz="0" w:space="0"/>
      </w:divBdr>
    </w:div>
    <w:div w:id="894043184">
      <w:bodyDiv w:val="true"/>
      <w:marLeft w:val="0"/>
      <w:marRight w:val="0"/>
      <w:marTop w:val="0"/>
      <w:marBottom w:val="0"/>
      <w:divBdr>
        <w:top w:val="none" w:color="auto" w:sz="0" w:space="0"/>
        <w:left w:val="none" w:color="auto" w:sz="0" w:space="0"/>
        <w:bottom w:val="none" w:color="auto" w:sz="0" w:space="0"/>
        <w:right w:val="none" w:color="auto" w:sz="0" w:space="0"/>
      </w:divBdr>
    </w:div>
    <w:div w:id="900486973">
      <w:bodyDiv w:val="true"/>
      <w:marLeft w:val="0"/>
      <w:marRight w:val="0"/>
      <w:marTop w:val="0"/>
      <w:marBottom w:val="0"/>
      <w:divBdr>
        <w:top w:val="none" w:color="auto" w:sz="0" w:space="0"/>
        <w:left w:val="none" w:color="auto" w:sz="0" w:space="0"/>
        <w:bottom w:val="none" w:color="auto" w:sz="0" w:space="0"/>
        <w:right w:val="none" w:color="auto" w:sz="0" w:space="0"/>
      </w:divBdr>
    </w:div>
    <w:div w:id="935526968">
      <w:bodyDiv w:val="true"/>
      <w:marLeft w:val="0"/>
      <w:marRight w:val="0"/>
      <w:marTop w:val="0"/>
      <w:marBottom w:val="0"/>
      <w:divBdr>
        <w:top w:val="none" w:color="auto" w:sz="0" w:space="0"/>
        <w:left w:val="none" w:color="auto" w:sz="0" w:space="0"/>
        <w:bottom w:val="none" w:color="auto" w:sz="0" w:space="0"/>
        <w:right w:val="none" w:color="auto" w:sz="0" w:space="0"/>
      </w:divBdr>
    </w:div>
    <w:div w:id="1127703505">
      <w:bodyDiv w:val="true"/>
      <w:marLeft w:val="0"/>
      <w:marRight w:val="0"/>
      <w:marTop w:val="0"/>
      <w:marBottom w:val="0"/>
      <w:divBdr>
        <w:top w:val="none" w:color="auto" w:sz="0" w:space="0"/>
        <w:left w:val="none" w:color="auto" w:sz="0" w:space="0"/>
        <w:bottom w:val="none" w:color="auto" w:sz="0" w:space="0"/>
        <w:right w:val="none" w:color="auto" w:sz="0" w:space="0"/>
      </w:divBdr>
    </w:div>
    <w:div w:id="1198855244">
      <w:bodyDiv w:val="true"/>
      <w:marLeft w:val="0"/>
      <w:marRight w:val="0"/>
      <w:marTop w:val="0"/>
      <w:marBottom w:val="0"/>
      <w:divBdr>
        <w:top w:val="none" w:color="auto" w:sz="0" w:space="0"/>
        <w:left w:val="none" w:color="auto" w:sz="0" w:space="0"/>
        <w:bottom w:val="none" w:color="auto" w:sz="0" w:space="0"/>
        <w:right w:val="none" w:color="auto" w:sz="0" w:space="0"/>
      </w:divBdr>
    </w:div>
    <w:div w:id="1280919002">
      <w:bodyDiv w:val="true"/>
      <w:marLeft w:val="0"/>
      <w:marRight w:val="0"/>
      <w:marTop w:val="0"/>
      <w:marBottom w:val="0"/>
      <w:divBdr>
        <w:top w:val="none" w:color="auto" w:sz="0" w:space="0"/>
        <w:left w:val="none" w:color="auto" w:sz="0" w:space="0"/>
        <w:bottom w:val="none" w:color="auto" w:sz="0" w:space="0"/>
        <w:right w:val="none" w:color="auto" w:sz="0" w:space="0"/>
      </w:divBdr>
    </w:div>
    <w:div w:id="1352336956">
      <w:bodyDiv w:val="true"/>
      <w:marLeft w:val="0"/>
      <w:marRight w:val="0"/>
      <w:marTop w:val="0"/>
      <w:marBottom w:val="0"/>
      <w:divBdr>
        <w:top w:val="none" w:color="auto" w:sz="0" w:space="0"/>
        <w:left w:val="none" w:color="auto" w:sz="0" w:space="0"/>
        <w:bottom w:val="none" w:color="auto" w:sz="0" w:space="0"/>
        <w:right w:val="none" w:color="auto" w:sz="0" w:space="0"/>
      </w:divBdr>
    </w:div>
    <w:div w:id="1709063960">
      <w:bodyDiv w:val="true"/>
      <w:marLeft w:val="0"/>
      <w:marRight w:val="0"/>
      <w:marTop w:val="0"/>
      <w:marBottom w:val="0"/>
      <w:divBdr>
        <w:top w:val="none" w:color="auto" w:sz="0" w:space="0"/>
        <w:left w:val="none" w:color="auto" w:sz="0" w:space="0"/>
        <w:bottom w:val="none" w:color="auto" w:sz="0" w:space="0"/>
        <w:right w:val="none" w:color="auto" w:sz="0" w:space="0"/>
      </w:divBdr>
    </w:div>
    <w:div w:id="1711101805">
      <w:bodyDiv w:val="true"/>
      <w:marLeft w:val="0"/>
      <w:marRight w:val="0"/>
      <w:marTop w:val="0"/>
      <w:marBottom w:val="0"/>
      <w:divBdr>
        <w:top w:val="none" w:color="auto" w:sz="0" w:space="0"/>
        <w:left w:val="none" w:color="auto" w:sz="0" w:space="0"/>
        <w:bottom w:val="none" w:color="auto" w:sz="0" w:space="0"/>
        <w:right w:val="none" w:color="auto" w:sz="0" w:space="0"/>
      </w:divBdr>
    </w:div>
    <w:div w:id="1739942366">
      <w:bodyDiv w:val="true"/>
      <w:marLeft w:val="0"/>
      <w:marRight w:val="0"/>
      <w:marTop w:val="0"/>
      <w:marBottom w:val="0"/>
      <w:divBdr>
        <w:top w:val="none" w:color="auto" w:sz="0" w:space="0"/>
        <w:left w:val="none" w:color="auto" w:sz="0" w:space="0"/>
        <w:bottom w:val="none" w:color="auto" w:sz="0" w:space="0"/>
        <w:right w:val="none" w:color="auto" w:sz="0" w:space="0"/>
      </w:divBdr>
    </w:div>
    <w:div w:id="1748456904">
      <w:bodyDiv w:val="true"/>
      <w:marLeft w:val="0"/>
      <w:marRight w:val="0"/>
      <w:marTop w:val="0"/>
      <w:marBottom w:val="0"/>
      <w:divBdr>
        <w:top w:val="none" w:color="auto" w:sz="0" w:space="0"/>
        <w:left w:val="none" w:color="auto" w:sz="0" w:space="0"/>
        <w:bottom w:val="none" w:color="auto" w:sz="0" w:space="0"/>
        <w:right w:val="none" w:color="auto" w:sz="0" w:space="0"/>
      </w:divBdr>
    </w:div>
    <w:div w:id="190895224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26. ožujka 2026.</izvorni_sadrzaj>
    <derivirana_varijabla naziv="DomainObject.DatumDonosenjaOdluke_1">26. ožujka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Pp-1530/2023-10</izvorni_sadrzaj>
    <derivirana_varijabla naziv="DomainObject.Oznaka_1">Pp-1530/2023-10</derivirana_varijabla>
  </DomainObject.Oznaka>
  <DomainObject.DonositeljOdluke.Ime>
    <izvorni_sadrzaj>Sanja</izvorni_sadrzaj>
    <derivirana_varijabla naziv="DomainObject.DonositeljOdluke.Ime_1">Sanja</derivirana_varijabla>
  </DomainObject.DonositeljOdluke.Ime>
  <DomainObject.DonositeljOdluke.Prezime>
    <izvorni_sadrzaj>Crljen Mrvoš</izvorni_sadrzaj>
    <derivirana_varijabla naziv="DomainObject.DonositeljOdluke.Prezime_1">Crljen Mrvoš</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1530</izvorni_sadrzaj>
    <derivirana_varijabla naziv="DomainObject.Predmet.Broj_1">1530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22. travnja 2023.</izvorni_sadrzaj>
    <derivirana_varijabla naziv="DomainObject.Predmet.DatumIzradeOptuznogAkta_1">22. travnja 2023.</derivirana_varijabla>
  </DomainObject.Predmet.DatumIzradeOptuznogAkta>
  <DomainObject.Predmet.DatumIzradeOptuznogAktaFormated>
    <izvorni_sadrzaj>22.4.2023.</izvorni_sadrzaj>
    <derivirana_varijabla naziv="DomainObject.Predmet.DatumIzradeOptuznogAktaFormated_1">22.4.2023.</derivirana_varijabla>
  </DomainObject.Predmet.DatumIzradeOptuznogAktaFormated>
  <DomainObject.Predmet.DatumOsnivanja>
    <izvorni_sadrzaj>26. travnja 2023.</izvorni_sadrzaj>
    <derivirana_varijabla naziv="DomainObject.Predmet.DatumOsnivanja_1">26. travnja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25. travnja 2023.</izvorni_sadrzaj>
    <derivirana_varijabla naziv="DomainObject.Predmet.DatumPrimitkaOptuznogAkta_1">25. travnja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23. kolovoza 1982.</izvorni_sadrzaj>
    <derivirana_varijabla naziv="DomainObject.Predmet.OkrivljenikFizickaOsoba.DatumRodjenja_1">23. kolovoza 1982.</derivirana_varijabla>
  </DomainObject.Predmet.OkrivljenikFizickaOsoba.DatumRodjenja>
  <DomainObject.Predmet.OkrivljenikFizickaOsoba.DatumRodjenjaFormated>
    <izvorni_sadrzaj>23.8.1982.</izvorni_sadrzaj>
    <derivirana_varijabla naziv="DomainObject.Predmet.OkrivljenikFizickaOsoba.DatumRodjenjaFormated_1">23.8.1982.</derivirana_varijabla>
  </DomainObject.Predmet.OkrivljenikFizickaOsoba.DatumRodjenjaFormated>
  <DomainObject.Predmet.OkrivljenikFizickaOsoba.Ime>
    <izvorni_sadrzaj>Ivan</izvorni_sadrzaj>
    <derivirana_varijabla naziv="DomainObject.Predmet.OkrivljenikFizickaOsoba.Ime_1">Ivan</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Ivan Samaržija</izvorni_sadrzaj>
    <derivirana_varijabla naziv="DomainObject.Predmet.OkrivljenikFizickaOsoba.Naziv_1">Ivan Samaržija</derivirana_varijabla>
  </DomainObject.Predmet.OkrivljenikFizickaOsoba.Naziv>
  <DomainObject.Predmet.OkrivljenikFizickaOsoba.Prezime>
    <izvorni_sadrzaj>Samaržija</izvorni_sadrzaj>
    <derivirana_varijabla naziv="DomainObject.Predmet.OkrivljenikFizickaOsoba.Prezime_1">Samaržija</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96024055595</izvorni_sadrzaj>
    <derivirana_varijabla naziv="DomainObject.Predmet.OkrivljenikFizickaOsoba.Oib_1">96024055595</derivirana_varijabla>
  </DomainObject.Predmet.OkrivljenikFizickaOsoba.Oib>
  <DomainObject.Predmet.Opis>
    <izvorni_sadrzaj>OP</izvorni_sadrzaj>
    <derivirana_varijabla naziv="DomainObject.Predmet.Opis_1">OP</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Pp-1530/2023</izvorni_sadrzaj>
    <derivirana_varijabla naziv="DomainObject.Predmet.OznakaBroj_1">Pp-1530/2023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Ivan Samaržija</izvorni_sadrzaj>
    <derivirana_varijabla naziv="DomainObject.Predmet.ProtustrankaFormated_1">  Ivan Samaržija</derivirana_varijabla>
  </DomainObject.Predmet.ProtustrankaFormated>
  <DomainObject.Predmet.ProtustrankaFormatedOIB>
    <izvorni_sadrzaj>  Ivan Samaržija, OIB 96024055595</izvorni_sadrzaj>
    <derivirana_varijabla naziv="DomainObject.Predmet.ProtustrankaFormatedOIB_1">  Ivan Samaržija, OIB 96024055595</derivirana_varijabla>
  </DomainObject.Predmet.ProtustrankaFormatedOIB>
  <DomainObject.Predmet.ProtustrankaFormatedWithAdress>
    <izvorni_sadrzaj> Ivan Samaržija, Lukačićeve Stube 1, 51000 Rijeka</izvorni_sadrzaj>
    <derivirana_varijabla naziv="DomainObject.Predmet.ProtustrankaFormatedWithAdress_1"> Ivan Samaržija, Lukačićeve Stube 1, 51000 Rijeka</derivirana_varijabla>
  </DomainObject.Predmet.ProtustrankaFormatedWithAdress>
  <DomainObject.Predmet.ProtustrankaFormatedWithAdressOIB>
    <izvorni_sadrzaj> Ivan Samaržija, OIB 96024055595, Lukačićeve Stube 1, 51000 Rijeka</izvorni_sadrzaj>
    <derivirana_varijabla naziv="DomainObject.Predmet.ProtustrankaFormatedWithAdressOIB_1"> Ivan Samaržija, OIB 96024055595, Lukačićeve Stube 1, 51000 Rijeka</derivirana_varijabla>
  </DomainObject.Predmet.ProtustrankaFormatedWithAdressOIB>
  <DomainObject.Predmet.ProtustrankaWithAdress>
    <izvorni_sadrzaj>Ivan Samaržija Lukačićeve Stube 1, 51000 Rijeka</izvorni_sadrzaj>
    <derivirana_varijabla naziv="DomainObject.Predmet.ProtustrankaWithAdress_1">Ivan Samaržija Lukačićeve Stube 1, 51000 Rijeka</derivirana_varijabla>
  </DomainObject.Predmet.ProtustrankaWithAdress>
  <DomainObject.Predmet.ProtustrankaWithAdressOIB>
    <izvorni_sadrzaj>Ivan Samaržija, OIB 96024055595, Lukačićeve Stube 1, 51000 Rijeka</izvorni_sadrzaj>
    <derivirana_varijabla naziv="DomainObject.Predmet.ProtustrankaWithAdressOIB_1">Ivan Samaržija, OIB 96024055595, Lukačićeve Stube 1, 51000 Rijeka</derivirana_varijabla>
  </DomainObject.Predmet.ProtustrankaWithAdressOIB>
  <DomainObject.Predmet.ProtustrankaNazivFormated>
    <izvorni_sadrzaj>Ivan Samaržija</izvorni_sadrzaj>
    <derivirana_varijabla naziv="DomainObject.Predmet.ProtustrankaNazivFormated_1">Ivan Samaržija</derivirana_varijabla>
  </DomainObject.Predmet.ProtustrankaNazivFormated>
  <DomainObject.Predmet.ProtustrankaNazivFormatedOIB>
    <izvorni_sadrzaj>Ivan Samaržija, OIB 96024055595</izvorni_sadrzaj>
    <derivirana_varijabla naziv="DomainObject.Predmet.ProtustrankaNazivFormatedOIB_1">Ivan Samaržija, OIB 96024055595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4/II - Užarska 3, Rijeka</izvorni_sadrzaj>
    <derivirana_varijabla naziv="DomainObject.Predmet.Referada.Prostorija.Naziv_1">Soba 4/II - Užarska 3, Rijeka</derivirana_varijabla>
  </DomainObject.Predmet.Referada.Prostorija.Naziv>
  <DomainObject.Predmet.Referada.Prostorija.Oznaka>
    <izvorni_sadrzaj>4/II - Užarska 3</izvorni_sadrzaj>
    <derivirana_varijabla naziv="DomainObject.Predmet.Referada.Prostorija.Oznaka_1">4/II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Sanja Crljen Mrvoš</izvorni_sadrzaj>
    <derivirana_varijabla naziv="DomainObject.Predmet.Referada.Sudac_1">Sanja Crljen Mrvoš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 policijska postaja Rijeka</izvorni_sadrzaj>
    <derivirana_varijabla naziv="DomainObject.Predmet.StrankaFormated_1">  I. policijska postaja Rijeka</derivirana_varijabla>
  </DomainObject.Predmet.StrankaFormated>
  <DomainObject.Predmet.StrankaFormatedOIB>
    <izvorni_sadrzaj>  I. policijska postaja Rijeka</izvorni_sadrzaj>
    <derivirana_varijabla naziv="DomainObject.Predmet.StrankaFormatedOIB_1">  I. policijska postaja Rijeka</derivirana_varijabla>
  </DomainObject.Predmet.StrankaFormatedOIB>
  <DomainObject.Predmet.StrankaFormatedWithAdress>
    <izvorni_sadrzaj> I. policijska postaja Rijeka, Đure Šporera 4, 51000 Rijeka</izvorni_sadrzaj>
    <derivirana_varijabla naziv="DomainObject.Predmet.StrankaFormatedWithAdress_1"> I. policijska postaja Rijeka, Đure Šporera 4, 51000 Rijeka</derivirana_varijabla>
  </DomainObject.Predmet.StrankaFormatedWithAdress>
  <DomainObject.Predmet.StrankaFormatedWithAdressOIB>
    <izvorni_sadrzaj> I. policijska postaja Rijeka, Đure Šporera 4, 51000 Rijeka</izvorni_sadrzaj>
    <derivirana_varijabla naziv="DomainObject.Predmet.StrankaFormatedWithAdressOIB_1"> I. policijska postaja Rijeka, Đure Šporera 4, 51000 Rijeka</derivirana_varijabla>
  </DomainObject.Predmet.StrankaFormatedWithAdressOIB>
  <DomainObject.Predmet.StrankaWithAdress>
    <izvorni_sadrzaj>I. policijska postaja Rijeka Đure Šporera 4,51000 Rijeka</izvorni_sadrzaj>
    <derivirana_varijabla naziv="DomainObject.Predmet.StrankaWithAdress_1">I. policijska postaja Rijeka Đure Šporera 4,51000 Rijeka</derivirana_varijabla>
  </DomainObject.Predmet.StrankaWithAdress>
  <DomainObject.Predmet.StrankaWithAdressOIB>
    <izvorni_sadrzaj>I. policijska postaja Rijeka, Đure Šporera 4,51000 Rijeka</izvorni_sadrzaj>
    <derivirana_varijabla naziv="DomainObject.Predmet.StrankaWithAdressOIB_1">I. policijska postaja Rijeka, Đure Šporera 4,51000 Rijeka</derivirana_varijabla>
  </DomainObject.Predmet.StrankaWithAdressOIB>
  <DomainObject.Predmet.StrankaNazivFormated>
    <izvorni_sadrzaj>I. policijska postaja Rijeka</izvorni_sadrzaj>
    <derivirana_varijabla naziv="DomainObject.Predmet.StrankaNazivFormated_1">I. policijska postaja Rijeka</derivirana_varijabla>
  </DomainObject.Predmet.StrankaNazivFormated>
  <DomainObject.Predmet.StrankaNazivFormatedOIB>
    <izvorni_sadrzaj>I. policijska postaja Rijeka</izvorni_sadrzaj>
    <derivirana_varijabla naziv="DomainObject.Predmet.StrankaNazivFormatedOIB_1">I. policijska postaja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Maja Lekić</izvorni_sadrzaj>
    <derivirana_varijabla naziv="DomainObject.Predmet.Zapisnicar_1">Maja Lekić</derivirana_varijabla>
  </DomainObject.Predmet.Zapisnicar>
  <DomainObject.Predmet.StrankaListFormated>
    <izvorni_sadrzaj>
      <item>I. policijska postaja Rijeka</item>
    </izvorni_sadrzaj>
    <derivirana_varijabla naziv="DomainObject.Predmet.StrankaListFormated_1">
      <item>I. policijska postaja Rijeka</item>
    </derivirana_varijabla>
  </DomainObject.Predmet.StrankaListFormated>
  <DomainObject.Predmet.StrankaListFormatedOIB>
    <izvorni_sadrzaj>
      <item>I. policijska postaja Rijeka</item>
    </izvorni_sadrzaj>
    <derivirana_varijabla naziv="DomainObject.Predmet.StrankaListFormatedOIB_1">
      <item>I. policijska postaja Rijeka</item>
    </derivirana_varijabla>
  </DomainObject.Predmet.StrankaListFormatedOIB>
  <DomainObject.Predmet.StrankaListFormatedWithAdress>
    <izvorni_sadrzaj>
      <item>I. policijska postaja Rijeka, Đure Šporera 4, 51000 Rijeka</item>
    </izvorni_sadrzaj>
    <derivirana_varijabla naziv="DomainObject.Predmet.StrankaListFormatedWithAdress_1">
      <item>I. policijska postaja Rijeka, Đure Šporera 4, 51000 Rijeka</item>
    </derivirana_varijabla>
  </DomainObject.Predmet.StrankaListFormatedWithAdress>
  <DomainObject.Predmet.StrankaListFormatedWithAdressOIB>
    <izvorni_sadrzaj>
      <item>I. policijska postaja Rijeka, Đure Šporera 4, 51000 Rijeka</item>
    </izvorni_sadrzaj>
    <derivirana_varijabla naziv="DomainObject.Predmet.StrankaListFormatedWithAdressOIB_1">
      <item>I. policijska postaja Rijeka, Đure Šporera 4, 51000 Rijeka</item>
    </derivirana_varijabla>
  </DomainObject.Predmet.StrankaListFormatedWithAdressOIB>
  <DomainObject.Predmet.StrankaListNazivFormated>
    <izvorni_sadrzaj>
      <item>I. policijska postaja Rijeka</item>
    </izvorni_sadrzaj>
    <derivirana_varijabla naziv="DomainObject.Predmet.StrankaListNazivFormated_1">
      <item>I. policijska postaja Rijeka</item>
    </derivirana_varijabla>
  </DomainObject.Predmet.StrankaListNazivFormated>
  <DomainObject.Predmet.StrankaListNazivFormatedOIB>
    <izvorni_sadrzaj>
      <item>I. policijska postaja Rijeka</item>
    </izvorni_sadrzaj>
    <derivirana_varijabla naziv="DomainObject.Predmet.StrankaListNazivFormatedOIB_1">
      <item>I. policijska postaja Rijeka</item>
    </derivirana_varijabla>
  </DomainObject.Predmet.StrankaListNazivFormatedOIB>
  <DomainObject.Predmet.ProtuStrankaListFormated>
    <izvorni_sadrzaj>
      <item>Ivan Samaržija</item>
    </izvorni_sadrzaj>
    <derivirana_varijabla naziv="DomainObject.Predmet.ProtuStrankaListFormated_1">
      <item>Ivan Samaržija</item>
    </derivirana_varijabla>
  </DomainObject.Predmet.ProtuStrankaListFormated>
  <DomainObject.Predmet.ProtuStrankaListFormatedOIB>
    <izvorni_sadrzaj>
      <item>Ivan Samaržija, OIB 96024055595</item>
    </izvorni_sadrzaj>
    <derivirana_varijabla naziv="DomainObject.Predmet.ProtuStrankaListFormatedOIB_1">
      <item>Ivan Samaržija, OIB 96024055595</item>
    </derivirana_varijabla>
  </DomainObject.Predmet.ProtuStrankaListFormatedOIB>
  <DomainObject.Predmet.ProtuStrankaListFormatedWithAdress>
    <izvorni_sadrzaj>
      <item>Ivan Samaržija, Lukačićeve Stube 1, 51000 Rijeka</item>
    </izvorni_sadrzaj>
    <derivirana_varijabla naziv="DomainObject.Predmet.ProtuStrankaListFormatedWithAdress_1">
      <item>Ivan Samaržija, Lukačićeve Stube 1, 51000 Rijeka</item>
    </derivirana_varijabla>
  </DomainObject.Predmet.ProtuStrankaListFormatedWithAdress>
  <DomainObject.Predmet.ProtuStrankaListFormatedWithAdressOIB>
    <izvorni_sadrzaj>
      <item>Ivan Samaržija, OIB 96024055595, Lukačićeve Stube 1, 51000 Rijeka</item>
    </izvorni_sadrzaj>
    <derivirana_varijabla naziv="DomainObject.Predmet.ProtuStrankaListFormatedWithAdressOIB_1">
      <item>Ivan Samaržija, OIB 96024055595, Lukačićeve Stube 1, 51000 Rijeka</item>
    </derivirana_varijabla>
  </DomainObject.Predmet.ProtuStrankaListFormatedWithAdressOIB>
  <DomainObject.Predmet.ProtuStrankaListNazivFormated>
    <izvorni_sadrzaj>
      <item>Ivan Samaržija</item>
    </izvorni_sadrzaj>
    <derivirana_varijabla naziv="DomainObject.Predmet.ProtuStrankaListNazivFormated_1">
      <item>Ivan Samaržija</item>
    </derivirana_varijabla>
  </DomainObject.Predmet.ProtuStrankaListNazivFormated>
  <DomainObject.Predmet.ProtuStrankaListNazivFormatedOIB>
    <izvorni_sadrzaj>
      <item>Ivan Samaržija, OIB 96024055595</item>
    </izvorni_sadrzaj>
    <derivirana_varijabla naziv="DomainObject.Predmet.ProtuStrankaListNazivFormatedOIB_1">
      <item>Ivan Samaržija, OIB 96024055595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izvorni_sadrzaj>
    <derivirana_varijabla naziv="DomainObject.Predmet.ClanakZakona_1">3</derivirana_varijabla>
  </DomainObject.Predmet.ClanakZakona>
  <DomainObject.Predmet.ClanakZakonaFull>
    <izvorni_sadrzaj>članka 3. stavka 1.</izvorni_sadrzaj>
    <derivirana_varijabla naziv="DomainObject.Predmet.ClanakZakonaFull_1">članka 3. stavka 1.</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Predmet.FunkcijaOsobe>
    <izvorni_sadrzaj>sudac</izvorni_sadrzaj>
    <derivirana_varijabla naziv="DomainObject.Predmet.FunkcijaOsobe_1">sudac</derivirana_varijabla>
  </DomainObject.Predmet.FunkcijaOsobe>
  <DomainObject.Datum>
    <izvorni_sadrzaj>27. ožujka 2026.</izvorni_sadrzaj>
    <derivirana_varijabla naziv="DomainObject.Datum_1">27. ožujka 2026.</derivirana_varijabla>
  </DomainObject.Datum>
  <DomainObject.PoslovniBrojDokumenta>
    <izvorni_sadrzaj>Pp-1530/2023-10</izvorni_sadrzaj>
    <derivirana_varijabla naziv="DomainObject.PoslovniBrojDokumenta_1">Pp-1530/2023-10</derivirana_varijabla>
  </DomainObject.PoslovniBrojDokumenta>
  <DomainObject.Predmet.StrankaIDrugi>
    <izvorni_sadrzaj>I. policijska postaja Rijeka</izvorni_sadrzaj>
    <derivirana_varijabla naziv="DomainObject.Predmet.StrankaIDrugi_1">I. policijska postaja Rijeka</derivirana_varijabla>
  </DomainObject.Predmet.StrankaIDrugi>
  <DomainObject.Predmet.ProtustrankaIDrugi>
    <izvorni_sadrzaj>Ivan Samaržija</izvorni_sadrzaj>
    <derivirana_varijabla naziv="DomainObject.Predmet.ProtustrankaIDrugi_1">Ivan Samaržija</derivirana_varijabla>
  </DomainObject.Predmet.ProtustrankaIDrugi>
  <DomainObject.Predmet.StrankaIDrugiAdressOIB>
    <izvorni_sadrzaj>I. policijska postaja Rijeka, Đure Šporera 4, 51000 Rijeka</izvorni_sadrzaj>
    <derivirana_varijabla naziv="DomainObject.Predmet.StrankaIDrugiAdressOIB_1">I. policijska postaja Rijeka, Đure Šporera 4, 51000 Rijeka</derivirana_varijabla>
  </DomainObject.Predmet.StrankaIDrugiAdressOIB>
  <DomainObject.Predmet.ProtustrankaIDrugiAdressOIB>
    <izvorni_sadrzaj>Ivan Samaržija, OIB 96024055595, Lukačićeve Stube 1, 51000 Rijeka</izvorni_sadrzaj>
    <derivirana_varijabla naziv="DomainObject.Predmet.ProtustrankaIDrugiAdressOIB_1">Ivan Samaržija, OIB 96024055595, Lukačićeve Stube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Samaržija</item>
      <item>I. policijska postaja Rijeka</item>
    </izvorni_sadrzaj>
    <derivirana_varijabla naziv="DomainObject.Predmet.SudioniciListNaziv_1">
      <item>Ivan Samaržija</item>
      <item>I. policijska postaja Rijeka</item>
    </derivirana_varijabla>
  </DomainObject.Predmet.SudioniciListNaziv>
  <DomainObject.Predmet.SudioniciListAdressOIB>
    <izvorni_sadrzaj>
      <item>Ivan Samaržija, OIB 96024055595, Lukačićeve Stube 1,51000 Rijeka</item>
      <item>I. policijska postaja Rijeka, Đure Šporera 4,51000 Rijeka</item>
    </izvorni_sadrzaj>
    <derivirana_varijabla naziv="DomainObject.Predmet.SudioniciListAdressOIB_1">
      <item>Ivan Samaržija, OIB 96024055595, Lukačićeve Stube 1,51000 Rijeka</item>
      <item>I. policijska postaja Rijeka, Đure Šporera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96024055595</item>
      <item>, OIB null</item>
    </izvorni_sadrzaj>
    <derivirana_varijabla naziv="DomainObject.Predmet.SudioniciListNazivOIB_1">
      <item>, OIB 96024055595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26. travnja 2023.</izvorni_sadrzaj>
    <derivirana_varijabla naziv="DomainObject.Predmet.DatumPocetkaProcesa_1">26. travnja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suzbijanju zlouporabe droga</item>
    </izvorni_sadrzaj>
    <derivirana_varijabla naziv="DomainObject.ZakonPravilnikList_1">
      <item>Zakon o suzbijanju zlouporabe droga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Ivan Samaržija, Lukačićeve Stube 1, 51000 Rijeka, OIB: 96024055595, rođen-a 23.08.1982., mjesto rođenja Rijeka (Rijeka)</item>
    </izvorni_sadrzaj>
    <derivirana_varijabla naziv="DomainObject.Predmet.OkrivljenikAdresaMjestoRodjenjaList_1">
      <item>Ivan Samaržija, Lukačićeve Stube 1, 51000 Rijeka, OIB: 96024055595, rođen-a 23.08.1982.,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BA8813-5AFD-49B4-8646-46FBC063DDFC}">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6</properties:Pages>
  <properties:Words>2402</properties:Words>
  <properties:Characters>12615</properties:Characters>
  <properties:Lines>270</properties:Lines>
  <properties:Paragraphs>59</properties:Paragraphs>
  <properties:TotalTime>69</properties:TotalTime>
  <properties:ScaleCrop>false</properties:ScaleCrop>
  <properties:HeadingPairs>
    <vt:vector baseType="variant" size="4">
      <vt:variant>
        <vt:lpstr>Title</vt:lpstr>
      </vt:variant>
      <vt:variant>
        <vt:i4>1</vt:i4>
      </vt:variant>
      <vt:variant>
        <vt:lpstr>Naslov</vt:lpstr>
      </vt:variant>
      <vt:variant>
        <vt:i4>1</vt:i4>
      </vt:variant>
    </vt:vector>
  </properties:HeadingPairs>
  <properties:TitlesOfParts>
    <vt:vector baseType="lpstr" size="2">
      <vt:lpstr/>
      <vt:lpstr/>
    </vt:vector>
  </properties:TitlesOfParts>
  <properties:LinksUpToDate>false</properties:LinksUpToDate>
  <properties:CharactersWithSpaces>14998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2026-03-26T14:02:00Z</dcterms:created>
  <dc:creator>Marko Maljevac</dc:creator>
  <dc:description/>
  <cp:keywords/>
  <cp:lastModifiedBy>Sanja Crljen Mrvoš</cp:lastModifiedBy>
  <cp:lastPrinted>2026-03-27T10:57:00Z</cp:lastPrinted>
  <dcterms:modified xmlns:xsi="http://www.w3.org/2001/XMLSchema-instance" xsi:type="dcterms:W3CDTF">2026-03-27T11:01:00Z</dcterms:modified>
  <cp:revision>13</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Pp-1530/2023-10 / Odluka - Presuda - osuđujuća (Pp-1530-2023 Ivan Samaržija čl. 54. 3. 1. ZSZD mar.+praksiteni RATE.docx)</vt:lpwstr>
  </prop:property>
  <prop:property fmtid="{D5CDD505-2E9C-101B-9397-08002B2CF9AE}" pid="4" name="CC_coloring">
    <vt:bool>false</vt:bool>
  </prop:property>
  <prop:property fmtid="{D5CDD505-2E9C-101B-9397-08002B2CF9AE}" pid="5" name="BrojStranica">
    <vt:i4>6</vt:i4>
  </prop:property>
</prop:Properties>
</file>